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1876" w14:textId="72F5257D" w:rsidR="00911F2F" w:rsidRDefault="00911F2F" w:rsidP="00911F2F">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Pr>
          <w:b/>
          <w:i/>
          <w:noProof/>
          <w:sz w:val="28"/>
        </w:rPr>
        <w:tab/>
        <w:t>S2-250</w:t>
      </w:r>
      <w:r w:rsidR="00317688">
        <w:rPr>
          <w:b/>
          <w:i/>
          <w:noProof/>
          <w:sz w:val="28"/>
        </w:rPr>
        <w:t>1601</w:t>
      </w:r>
    </w:p>
    <w:p w14:paraId="03454FFF" w14:textId="55956372" w:rsidR="00911F2F" w:rsidRDefault="00911F2F" w:rsidP="00911F2F">
      <w:pPr>
        <w:pStyle w:val="CRCoverPage"/>
        <w:outlineLvl w:val="0"/>
        <w:rPr>
          <w:b/>
          <w:noProof/>
          <w:sz w:val="24"/>
        </w:rPr>
      </w:pPr>
      <w:r>
        <w:rPr>
          <w:b/>
          <w:bCs/>
          <w:sz w:val="24"/>
          <w:szCs w:val="24"/>
        </w:rPr>
        <w:t>Athens, Greece, 2025-02-17 – 2025-02-21</w:t>
      </w:r>
      <w:r w:rsidR="00317688">
        <w:rPr>
          <w:b/>
          <w:bCs/>
          <w:sz w:val="24"/>
          <w:szCs w:val="24"/>
        </w:rPr>
        <w:tab/>
      </w:r>
      <w:r w:rsidR="00317688">
        <w:rPr>
          <w:b/>
          <w:bCs/>
          <w:sz w:val="24"/>
          <w:szCs w:val="24"/>
        </w:rPr>
        <w:tab/>
      </w:r>
      <w:r w:rsidR="00317688">
        <w:rPr>
          <w:b/>
          <w:bCs/>
          <w:sz w:val="24"/>
          <w:szCs w:val="24"/>
        </w:rPr>
        <w:tab/>
      </w:r>
      <w:r w:rsidR="00317688">
        <w:rPr>
          <w:b/>
          <w:bCs/>
          <w:sz w:val="24"/>
          <w:szCs w:val="24"/>
        </w:rPr>
        <w:tab/>
      </w:r>
      <w:r w:rsidR="00317688">
        <w:rPr>
          <w:b/>
          <w:bCs/>
          <w:sz w:val="24"/>
          <w:szCs w:val="24"/>
        </w:rPr>
        <w:tab/>
      </w:r>
      <w:r w:rsidR="00317688">
        <w:rPr>
          <w:b/>
          <w:bCs/>
          <w:sz w:val="24"/>
          <w:szCs w:val="24"/>
        </w:rPr>
        <w:tab/>
      </w:r>
      <w:r w:rsidR="00317688">
        <w:rPr>
          <w:b/>
          <w:bCs/>
          <w:sz w:val="24"/>
          <w:szCs w:val="24"/>
        </w:rPr>
        <w:tab/>
      </w:r>
      <w:r w:rsidR="00317688">
        <w:rPr>
          <w:b/>
          <w:bCs/>
          <w:sz w:val="24"/>
          <w:szCs w:val="24"/>
        </w:rPr>
        <w:tab/>
      </w:r>
      <w:r w:rsidR="00317688" w:rsidRPr="006E6820">
        <w:rPr>
          <w:b/>
          <w:noProof/>
          <w:color w:val="3333FF"/>
          <w:sz w:val="24"/>
        </w:rPr>
        <w:t xml:space="preserve">(revision of </w:t>
      </w:r>
      <w:r w:rsidR="00317688">
        <w:rPr>
          <w:b/>
          <w:noProof/>
          <w:color w:val="3333FF"/>
          <w:sz w:val="24"/>
        </w:rPr>
        <w:t>S2-xxxxxxx</w:t>
      </w:r>
      <w:r w:rsidR="00317688"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1F2F" w14:paraId="38215DAF" w14:textId="77777777" w:rsidTr="00F6687F">
        <w:tc>
          <w:tcPr>
            <w:tcW w:w="9641" w:type="dxa"/>
            <w:gridSpan w:val="9"/>
            <w:tcBorders>
              <w:top w:val="single" w:sz="4" w:space="0" w:color="auto"/>
              <w:left w:val="single" w:sz="4" w:space="0" w:color="auto"/>
              <w:right w:val="single" w:sz="4" w:space="0" w:color="auto"/>
            </w:tcBorders>
          </w:tcPr>
          <w:p w14:paraId="151A970C" w14:textId="77777777" w:rsidR="00911F2F" w:rsidRDefault="00911F2F" w:rsidP="00F6687F">
            <w:pPr>
              <w:pStyle w:val="CRCoverPage"/>
              <w:spacing w:after="0"/>
              <w:jc w:val="right"/>
              <w:rPr>
                <w:i/>
                <w:noProof/>
              </w:rPr>
            </w:pPr>
            <w:r>
              <w:rPr>
                <w:i/>
                <w:noProof/>
                <w:sz w:val="14"/>
              </w:rPr>
              <w:t>CR-Form-v12.3</w:t>
            </w:r>
          </w:p>
        </w:tc>
      </w:tr>
      <w:tr w:rsidR="00911F2F" w14:paraId="5DA50D0A" w14:textId="77777777" w:rsidTr="00F6687F">
        <w:tc>
          <w:tcPr>
            <w:tcW w:w="9641" w:type="dxa"/>
            <w:gridSpan w:val="9"/>
            <w:tcBorders>
              <w:left w:val="single" w:sz="4" w:space="0" w:color="auto"/>
              <w:right w:val="single" w:sz="4" w:space="0" w:color="auto"/>
            </w:tcBorders>
          </w:tcPr>
          <w:p w14:paraId="7313E780" w14:textId="77777777" w:rsidR="00911F2F" w:rsidRDefault="00911F2F" w:rsidP="00F6687F">
            <w:pPr>
              <w:pStyle w:val="CRCoverPage"/>
              <w:spacing w:after="0"/>
              <w:jc w:val="center"/>
              <w:rPr>
                <w:noProof/>
              </w:rPr>
            </w:pPr>
            <w:r>
              <w:rPr>
                <w:b/>
                <w:noProof/>
                <w:sz w:val="32"/>
              </w:rPr>
              <w:t>CHANGE REQUEST</w:t>
            </w:r>
          </w:p>
        </w:tc>
      </w:tr>
      <w:tr w:rsidR="00911F2F" w14:paraId="2545776C" w14:textId="77777777" w:rsidTr="00F6687F">
        <w:tc>
          <w:tcPr>
            <w:tcW w:w="9641" w:type="dxa"/>
            <w:gridSpan w:val="9"/>
            <w:tcBorders>
              <w:left w:val="single" w:sz="4" w:space="0" w:color="auto"/>
              <w:right w:val="single" w:sz="4" w:space="0" w:color="auto"/>
            </w:tcBorders>
          </w:tcPr>
          <w:p w14:paraId="1FF21612" w14:textId="77777777" w:rsidR="00911F2F" w:rsidRDefault="00911F2F" w:rsidP="00F6687F">
            <w:pPr>
              <w:pStyle w:val="CRCoverPage"/>
              <w:spacing w:after="0"/>
              <w:rPr>
                <w:noProof/>
                <w:sz w:val="8"/>
                <w:szCs w:val="8"/>
              </w:rPr>
            </w:pPr>
          </w:p>
        </w:tc>
      </w:tr>
      <w:tr w:rsidR="00911F2F" w14:paraId="6B5C2911" w14:textId="77777777" w:rsidTr="00F6687F">
        <w:tc>
          <w:tcPr>
            <w:tcW w:w="142" w:type="dxa"/>
            <w:tcBorders>
              <w:left w:val="single" w:sz="4" w:space="0" w:color="auto"/>
            </w:tcBorders>
          </w:tcPr>
          <w:p w14:paraId="75033DA0" w14:textId="77777777" w:rsidR="00911F2F" w:rsidRDefault="00911F2F" w:rsidP="00F6687F">
            <w:pPr>
              <w:pStyle w:val="CRCoverPage"/>
              <w:spacing w:after="0"/>
              <w:jc w:val="right"/>
              <w:rPr>
                <w:noProof/>
              </w:rPr>
            </w:pPr>
          </w:p>
        </w:tc>
        <w:tc>
          <w:tcPr>
            <w:tcW w:w="1559" w:type="dxa"/>
            <w:shd w:val="pct30" w:color="FFFF00" w:fill="auto"/>
          </w:tcPr>
          <w:p w14:paraId="186029B3" w14:textId="77777777" w:rsidR="00911F2F" w:rsidRPr="00410371" w:rsidRDefault="00911F2F" w:rsidP="00F6687F">
            <w:pPr>
              <w:pStyle w:val="CRCoverPage"/>
              <w:spacing w:after="0"/>
              <w:jc w:val="right"/>
              <w:rPr>
                <w:b/>
                <w:noProof/>
                <w:sz w:val="28"/>
              </w:rPr>
            </w:pPr>
            <w:r>
              <w:rPr>
                <w:b/>
                <w:noProof/>
                <w:sz w:val="28"/>
              </w:rPr>
              <w:t>23.502</w:t>
            </w:r>
          </w:p>
        </w:tc>
        <w:tc>
          <w:tcPr>
            <w:tcW w:w="709" w:type="dxa"/>
          </w:tcPr>
          <w:p w14:paraId="3C2C7432" w14:textId="77777777" w:rsidR="00911F2F" w:rsidRDefault="00911F2F" w:rsidP="00F6687F">
            <w:pPr>
              <w:pStyle w:val="CRCoverPage"/>
              <w:spacing w:after="0"/>
              <w:jc w:val="center"/>
              <w:rPr>
                <w:noProof/>
              </w:rPr>
            </w:pPr>
            <w:r>
              <w:rPr>
                <w:b/>
                <w:noProof/>
                <w:sz w:val="28"/>
              </w:rPr>
              <w:t>CR</w:t>
            </w:r>
          </w:p>
        </w:tc>
        <w:tc>
          <w:tcPr>
            <w:tcW w:w="1276" w:type="dxa"/>
            <w:shd w:val="pct30" w:color="FFFF00" w:fill="auto"/>
          </w:tcPr>
          <w:p w14:paraId="10727689" w14:textId="296A4CC4" w:rsidR="00911F2F" w:rsidRPr="00C66C47" w:rsidRDefault="00DF0CD2" w:rsidP="00F6687F">
            <w:pPr>
              <w:pStyle w:val="CRCoverPage"/>
              <w:spacing w:after="0"/>
              <w:rPr>
                <w:b/>
                <w:bCs/>
                <w:noProof/>
                <w:sz w:val="28"/>
                <w:szCs w:val="28"/>
              </w:rPr>
            </w:pPr>
            <w:r>
              <w:rPr>
                <w:b/>
                <w:bCs/>
                <w:noProof/>
                <w:sz w:val="28"/>
                <w:szCs w:val="28"/>
              </w:rPr>
              <w:t>5344</w:t>
            </w:r>
          </w:p>
        </w:tc>
        <w:tc>
          <w:tcPr>
            <w:tcW w:w="709" w:type="dxa"/>
          </w:tcPr>
          <w:p w14:paraId="123A2D7B" w14:textId="77777777" w:rsidR="00911F2F" w:rsidRDefault="00911F2F"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CEF74A4" w14:textId="77777777" w:rsidR="00911F2F" w:rsidRPr="00410371" w:rsidRDefault="00911F2F" w:rsidP="00F6687F">
            <w:pPr>
              <w:pStyle w:val="CRCoverPage"/>
              <w:spacing w:after="0"/>
              <w:jc w:val="center"/>
              <w:rPr>
                <w:b/>
                <w:noProof/>
              </w:rPr>
            </w:pPr>
            <w:r w:rsidRPr="00C66C47">
              <w:rPr>
                <w:b/>
                <w:noProof/>
                <w:sz w:val="28"/>
              </w:rPr>
              <w:t>-</w:t>
            </w:r>
          </w:p>
        </w:tc>
        <w:tc>
          <w:tcPr>
            <w:tcW w:w="2410" w:type="dxa"/>
          </w:tcPr>
          <w:p w14:paraId="695A90D1" w14:textId="77777777" w:rsidR="00911F2F" w:rsidRDefault="00911F2F"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28894" w14:textId="0CF818CB" w:rsidR="00911F2F" w:rsidRPr="00410371" w:rsidRDefault="00911F2F" w:rsidP="00F6687F">
            <w:pPr>
              <w:pStyle w:val="CRCoverPage"/>
              <w:spacing w:after="0"/>
              <w:jc w:val="center"/>
              <w:rPr>
                <w:noProof/>
                <w:sz w:val="28"/>
              </w:rPr>
            </w:pPr>
            <w:r>
              <w:rPr>
                <w:b/>
                <w:noProof/>
                <w:sz w:val="28"/>
              </w:rPr>
              <w:t>1</w:t>
            </w:r>
            <w:r w:rsidR="006C6CE0">
              <w:rPr>
                <w:b/>
                <w:noProof/>
                <w:sz w:val="28"/>
              </w:rPr>
              <w:t>8</w:t>
            </w:r>
            <w:r>
              <w:rPr>
                <w:b/>
                <w:noProof/>
                <w:sz w:val="28"/>
              </w:rPr>
              <w:t>.</w:t>
            </w:r>
            <w:r w:rsidR="006C6CE0">
              <w:rPr>
                <w:b/>
                <w:noProof/>
                <w:sz w:val="28"/>
              </w:rPr>
              <w:t>8</w:t>
            </w:r>
            <w:r>
              <w:rPr>
                <w:b/>
                <w:noProof/>
                <w:sz w:val="28"/>
              </w:rPr>
              <w:t>.0</w:t>
            </w:r>
          </w:p>
        </w:tc>
        <w:tc>
          <w:tcPr>
            <w:tcW w:w="143" w:type="dxa"/>
            <w:tcBorders>
              <w:right w:val="single" w:sz="4" w:space="0" w:color="auto"/>
            </w:tcBorders>
          </w:tcPr>
          <w:p w14:paraId="0EEE69C3" w14:textId="77777777" w:rsidR="00911F2F" w:rsidRDefault="00911F2F" w:rsidP="00F6687F">
            <w:pPr>
              <w:pStyle w:val="CRCoverPage"/>
              <w:spacing w:after="0"/>
              <w:rPr>
                <w:noProof/>
              </w:rPr>
            </w:pPr>
          </w:p>
        </w:tc>
      </w:tr>
      <w:tr w:rsidR="00911F2F" w14:paraId="278711E3" w14:textId="77777777" w:rsidTr="00F6687F">
        <w:tc>
          <w:tcPr>
            <w:tcW w:w="9641" w:type="dxa"/>
            <w:gridSpan w:val="9"/>
            <w:tcBorders>
              <w:left w:val="single" w:sz="4" w:space="0" w:color="auto"/>
              <w:right w:val="single" w:sz="4" w:space="0" w:color="auto"/>
            </w:tcBorders>
          </w:tcPr>
          <w:p w14:paraId="49A0591A" w14:textId="77777777" w:rsidR="00911F2F" w:rsidRDefault="00911F2F" w:rsidP="00F6687F">
            <w:pPr>
              <w:pStyle w:val="CRCoverPage"/>
              <w:spacing w:after="0"/>
              <w:rPr>
                <w:noProof/>
              </w:rPr>
            </w:pPr>
          </w:p>
        </w:tc>
      </w:tr>
      <w:tr w:rsidR="00911F2F" w14:paraId="5F8722B0" w14:textId="77777777" w:rsidTr="00F6687F">
        <w:tc>
          <w:tcPr>
            <w:tcW w:w="9641" w:type="dxa"/>
            <w:gridSpan w:val="9"/>
            <w:tcBorders>
              <w:top w:val="single" w:sz="4" w:space="0" w:color="auto"/>
            </w:tcBorders>
          </w:tcPr>
          <w:p w14:paraId="03C60A55" w14:textId="77777777" w:rsidR="00911F2F" w:rsidRPr="00F25D98" w:rsidRDefault="00911F2F" w:rsidP="00F668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1F2F" w14:paraId="704A517C" w14:textId="77777777" w:rsidTr="00F6687F">
        <w:tc>
          <w:tcPr>
            <w:tcW w:w="9641" w:type="dxa"/>
            <w:gridSpan w:val="9"/>
          </w:tcPr>
          <w:p w14:paraId="5E4AA289" w14:textId="77777777" w:rsidR="00911F2F" w:rsidRDefault="00911F2F" w:rsidP="00F6687F">
            <w:pPr>
              <w:pStyle w:val="CRCoverPage"/>
              <w:spacing w:after="0"/>
              <w:rPr>
                <w:noProof/>
                <w:sz w:val="8"/>
                <w:szCs w:val="8"/>
              </w:rPr>
            </w:pPr>
          </w:p>
        </w:tc>
      </w:tr>
    </w:tbl>
    <w:p w14:paraId="6E24FB94" w14:textId="77777777" w:rsidR="00911F2F" w:rsidRDefault="00911F2F" w:rsidP="00911F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1F2F" w14:paraId="4F359EB7" w14:textId="77777777" w:rsidTr="00F6687F">
        <w:tc>
          <w:tcPr>
            <w:tcW w:w="2835" w:type="dxa"/>
          </w:tcPr>
          <w:p w14:paraId="1BD44E96" w14:textId="77777777" w:rsidR="00911F2F" w:rsidRDefault="00911F2F" w:rsidP="00F6687F">
            <w:pPr>
              <w:pStyle w:val="CRCoverPage"/>
              <w:tabs>
                <w:tab w:val="right" w:pos="2751"/>
              </w:tabs>
              <w:spacing w:after="0"/>
              <w:rPr>
                <w:b/>
                <w:i/>
                <w:noProof/>
              </w:rPr>
            </w:pPr>
            <w:r>
              <w:rPr>
                <w:b/>
                <w:i/>
                <w:noProof/>
              </w:rPr>
              <w:t>Proposed change affects:</w:t>
            </w:r>
          </w:p>
        </w:tc>
        <w:tc>
          <w:tcPr>
            <w:tcW w:w="1418" w:type="dxa"/>
          </w:tcPr>
          <w:p w14:paraId="3AD780AC" w14:textId="77777777" w:rsidR="00911F2F" w:rsidRDefault="00911F2F"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701874" w14:textId="77777777" w:rsidR="00911F2F" w:rsidRDefault="00911F2F" w:rsidP="00F6687F">
            <w:pPr>
              <w:pStyle w:val="CRCoverPage"/>
              <w:spacing w:after="0"/>
              <w:jc w:val="center"/>
              <w:rPr>
                <w:b/>
                <w:caps/>
                <w:noProof/>
              </w:rPr>
            </w:pPr>
          </w:p>
        </w:tc>
        <w:tc>
          <w:tcPr>
            <w:tcW w:w="709" w:type="dxa"/>
            <w:tcBorders>
              <w:left w:val="single" w:sz="4" w:space="0" w:color="auto"/>
            </w:tcBorders>
          </w:tcPr>
          <w:p w14:paraId="7F670F66" w14:textId="77777777" w:rsidR="00911F2F" w:rsidRDefault="00911F2F"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6C699" w14:textId="77777777" w:rsidR="00911F2F" w:rsidRDefault="00911F2F" w:rsidP="00F6687F">
            <w:pPr>
              <w:pStyle w:val="CRCoverPage"/>
              <w:spacing w:after="0"/>
              <w:jc w:val="center"/>
              <w:rPr>
                <w:b/>
                <w:caps/>
                <w:noProof/>
              </w:rPr>
            </w:pPr>
          </w:p>
        </w:tc>
        <w:tc>
          <w:tcPr>
            <w:tcW w:w="2126" w:type="dxa"/>
          </w:tcPr>
          <w:p w14:paraId="77BDAFE0" w14:textId="77777777" w:rsidR="00911F2F" w:rsidRDefault="00911F2F"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10B7A" w14:textId="77777777" w:rsidR="00911F2F" w:rsidRDefault="00911F2F" w:rsidP="00F6687F">
            <w:pPr>
              <w:pStyle w:val="CRCoverPage"/>
              <w:spacing w:after="0"/>
              <w:jc w:val="center"/>
              <w:rPr>
                <w:b/>
                <w:caps/>
                <w:noProof/>
              </w:rPr>
            </w:pPr>
          </w:p>
        </w:tc>
        <w:tc>
          <w:tcPr>
            <w:tcW w:w="1418" w:type="dxa"/>
            <w:tcBorders>
              <w:left w:val="nil"/>
            </w:tcBorders>
          </w:tcPr>
          <w:p w14:paraId="7FF21EC2" w14:textId="77777777" w:rsidR="00911F2F" w:rsidRDefault="00911F2F"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2F7B5" w14:textId="77777777" w:rsidR="00911F2F" w:rsidRDefault="00911F2F" w:rsidP="00F6687F">
            <w:pPr>
              <w:pStyle w:val="CRCoverPage"/>
              <w:spacing w:after="0"/>
              <w:jc w:val="center"/>
              <w:rPr>
                <w:b/>
                <w:bCs/>
                <w:caps/>
                <w:noProof/>
              </w:rPr>
            </w:pPr>
            <w:r>
              <w:rPr>
                <w:b/>
                <w:bCs/>
                <w:caps/>
                <w:noProof/>
              </w:rPr>
              <w:t>X</w:t>
            </w:r>
          </w:p>
        </w:tc>
      </w:tr>
    </w:tbl>
    <w:p w14:paraId="5716A2A7" w14:textId="77777777" w:rsidR="00911F2F" w:rsidRDefault="00911F2F" w:rsidP="00911F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1F2F" w14:paraId="0D8D075D" w14:textId="77777777" w:rsidTr="00F6687F">
        <w:tc>
          <w:tcPr>
            <w:tcW w:w="9640" w:type="dxa"/>
            <w:gridSpan w:val="11"/>
          </w:tcPr>
          <w:p w14:paraId="1A6AC826" w14:textId="77777777" w:rsidR="00911F2F" w:rsidRDefault="00911F2F" w:rsidP="00F6687F">
            <w:pPr>
              <w:pStyle w:val="CRCoverPage"/>
              <w:spacing w:after="0"/>
              <w:rPr>
                <w:noProof/>
                <w:sz w:val="8"/>
                <w:szCs w:val="8"/>
              </w:rPr>
            </w:pPr>
          </w:p>
        </w:tc>
      </w:tr>
      <w:tr w:rsidR="00911F2F" w14:paraId="1A19FE24" w14:textId="77777777" w:rsidTr="00F6687F">
        <w:tc>
          <w:tcPr>
            <w:tcW w:w="1843" w:type="dxa"/>
            <w:tcBorders>
              <w:top w:val="single" w:sz="4" w:space="0" w:color="auto"/>
              <w:left w:val="single" w:sz="4" w:space="0" w:color="auto"/>
            </w:tcBorders>
          </w:tcPr>
          <w:p w14:paraId="76603F0B" w14:textId="77777777" w:rsidR="00911F2F" w:rsidRDefault="00911F2F" w:rsidP="00911F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5F750A" w14:textId="13900AA9" w:rsidR="00911F2F" w:rsidRDefault="00911F2F" w:rsidP="00911F2F">
            <w:pPr>
              <w:pStyle w:val="CRCoverPage"/>
              <w:spacing w:after="0"/>
              <w:ind w:left="100"/>
              <w:rPr>
                <w:noProof/>
              </w:rPr>
            </w:pPr>
            <w:r>
              <w:rPr>
                <w:lang w:val="en-US" w:eastAsia="zh-CN"/>
              </w:rPr>
              <w:t>Update of Routing Indicator in SMF, SMSF</w:t>
            </w:r>
          </w:p>
        </w:tc>
      </w:tr>
      <w:tr w:rsidR="00911F2F" w14:paraId="6AFD288E" w14:textId="77777777" w:rsidTr="00F6687F">
        <w:tc>
          <w:tcPr>
            <w:tcW w:w="1843" w:type="dxa"/>
            <w:tcBorders>
              <w:left w:val="single" w:sz="4" w:space="0" w:color="auto"/>
            </w:tcBorders>
          </w:tcPr>
          <w:p w14:paraId="7237681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52A04ED5" w14:textId="77777777" w:rsidR="00911F2F" w:rsidRDefault="00911F2F" w:rsidP="00F6687F">
            <w:pPr>
              <w:pStyle w:val="CRCoverPage"/>
              <w:spacing w:after="0"/>
              <w:rPr>
                <w:noProof/>
                <w:sz w:val="8"/>
                <w:szCs w:val="8"/>
              </w:rPr>
            </w:pPr>
          </w:p>
        </w:tc>
      </w:tr>
      <w:tr w:rsidR="00911F2F" w14:paraId="049A47CA" w14:textId="77777777" w:rsidTr="00F6687F">
        <w:tc>
          <w:tcPr>
            <w:tcW w:w="1843" w:type="dxa"/>
            <w:tcBorders>
              <w:left w:val="single" w:sz="4" w:space="0" w:color="auto"/>
            </w:tcBorders>
          </w:tcPr>
          <w:p w14:paraId="0D09AE00" w14:textId="77777777" w:rsidR="00911F2F" w:rsidRDefault="00911F2F" w:rsidP="00F66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4E461" w14:textId="6853E915" w:rsidR="00911F2F" w:rsidRDefault="00911F2F" w:rsidP="00F6687F">
            <w:pPr>
              <w:pStyle w:val="CRCoverPage"/>
              <w:spacing w:after="0"/>
              <w:ind w:left="100"/>
              <w:rPr>
                <w:noProof/>
              </w:rPr>
            </w:pPr>
            <w:r>
              <w:t>Ericsson</w:t>
            </w:r>
            <w:r w:rsidR="008501A9">
              <w:t>, AT&amp;T</w:t>
            </w:r>
          </w:p>
        </w:tc>
      </w:tr>
      <w:tr w:rsidR="00911F2F" w14:paraId="1D2DCC36" w14:textId="77777777" w:rsidTr="00F6687F">
        <w:tc>
          <w:tcPr>
            <w:tcW w:w="1843" w:type="dxa"/>
            <w:tcBorders>
              <w:left w:val="single" w:sz="4" w:space="0" w:color="auto"/>
            </w:tcBorders>
          </w:tcPr>
          <w:p w14:paraId="2DC0CF19" w14:textId="77777777" w:rsidR="00911F2F" w:rsidRDefault="00911F2F" w:rsidP="00F66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5CD32" w14:textId="77777777" w:rsidR="00911F2F" w:rsidRDefault="00911F2F" w:rsidP="00F6687F">
            <w:pPr>
              <w:pStyle w:val="CRCoverPage"/>
              <w:spacing w:after="0"/>
              <w:ind w:left="100"/>
              <w:rPr>
                <w:noProof/>
              </w:rPr>
            </w:pPr>
            <w:r>
              <w:t>SA2</w:t>
            </w:r>
          </w:p>
        </w:tc>
      </w:tr>
      <w:tr w:rsidR="00911F2F" w14:paraId="301A0BA5" w14:textId="77777777" w:rsidTr="00F6687F">
        <w:tc>
          <w:tcPr>
            <w:tcW w:w="1843" w:type="dxa"/>
            <w:tcBorders>
              <w:left w:val="single" w:sz="4" w:space="0" w:color="auto"/>
            </w:tcBorders>
          </w:tcPr>
          <w:p w14:paraId="00FFED51" w14:textId="77777777" w:rsidR="00911F2F" w:rsidRDefault="00911F2F" w:rsidP="00F6687F">
            <w:pPr>
              <w:pStyle w:val="CRCoverPage"/>
              <w:spacing w:after="0"/>
              <w:rPr>
                <w:b/>
                <w:i/>
                <w:noProof/>
                <w:sz w:val="8"/>
                <w:szCs w:val="8"/>
              </w:rPr>
            </w:pPr>
          </w:p>
        </w:tc>
        <w:tc>
          <w:tcPr>
            <w:tcW w:w="7797" w:type="dxa"/>
            <w:gridSpan w:val="10"/>
            <w:tcBorders>
              <w:right w:val="single" w:sz="4" w:space="0" w:color="auto"/>
            </w:tcBorders>
          </w:tcPr>
          <w:p w14:paraId="753FEAA7" w14:textId="77777777" w:rsidR="00911F2F" w:rsidRDefault="00911F2F" w:rsidP="00F6687F">
            <w:pPr>
              <w:pStyle w:val="CRCoverPage"/>
              <w:spacing w:after="0"/>
              <w:rPr>
                <w:noProof/>
                <w:sz w:val="8"/>
                <w:szCs w:val="8"/>
              </w:rPr>
            </w:pPr>
          </w:p>
        </w:tc>
      </w:tr>
      <w:tr w:rsidR="00F859DC" w14:paraId="2CF21B55" w14:textId="77777777" w:rsidTr="00F6687F">
        <w:tc>
          <w:tcPr>
            <w:tcW w:w="1843" w:type="dxa"/>
            <w:tcBorders>
              <w:left w:val="single" w:sz="4" w:space="0" w:color="auto"/>
            </w:tcBorders>
          </w:tcPr>
          <w:p w14:paraId="723D8B6F" w14:textId="77777777" w:rsidR="00F859DC" w:rsidRDefault="00F859DC" w:rsidP="00F859DC">
            <w:pPr>
              <w:pStyle w:val="CRCoverPage"/>
              <w:tabs>
                <w:tab w:val="right" w:pos="1759"/>
              </w:tabs>
              <w:spacing w:after="0"/>
              <w:rPr>
                <w:b/>
                <w:i/>
                <w:noProof/>
              </w:rPr>
            </w:pPr>
            <w:r>
              <w:rPr>
                <w:b/>
                <w:i/>
                <w:noProof/>
              </w:rPr>
              <w:t>Work item code:</w:t>
            </w:r>
          </w:p>
        </w:tc>
        <w:tc>
          <w:tcPr>
            <w:tcW w:w="3686" w:type="dxa"/>
            <w:gridSpan w:val="5"/>
            <w:shd w:val="pct30" w:color="FFFF00" w:fill="auto"/>
          </w:tcPr>
          <w:p w14:paraId="3E1B2101" w14:textId="11705A9F" w:rsidR="00F859DC" w:rsidRDefault="00E108BE" w:rsidP="00F859DC">
            <w:pPr>
              <w:pStyle w:val="CRCoverPage"/>
              <w:spacing w:after="0"/>
              <w:ind w:left="100"/>
              <w:rPr>
                <w:noProof/>
              </w:rPr>
            </w:pPr>
            <w:r>
              <w:rPr>
                <w:noProof/>
              </w:rPr>
              <w:t>5GS_Ph1, TEI17</w:t>
            </w:r>
          </w:p>
        </w:tc>
        <w:tc>
          <w:tcPr>
            <w:tcW w:w="567" w:type="dxa"/>
            <w:tcBorders>
              <w:left w:val="nil"/>
            </w:tcBorders>
          </w:tcPr>
          <w:p w14:paraId="31CDEA9F" w14:textId="77777777" w:rsidR="00F859DC" w:rsidRDefault="00F859DC" w:rsidP="00F859DC">
            <w:pPr>
              <w:pStyle w:val="CRCoverPage"/>
              <w:spacing w:after="0"/>
              <w:ind w:right="100"/>
              <w:rPr>
                <w:noProof/>
              </w:rPr>
            </w:pPr>
          </w:p>
        </w:tc>
        <w:tc>
          <w:tcPr>
            <w:tcW w:w="1417" w:type="dxa"/>
            <w:gridSpan w:val="3"/>
            <w:tcBorders>
              <w:left w:val="nil"/>
            </w:tcBorders>
          </w:tcPr>
          <w:p w14:paraId="43AEA5A3" w14:textId="77777777" w:rsidR="00F859DC" w:rsidRDefault="00F859DC" w:rsidP="00F859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1529D2" w14:textId="77777777" w:rsidR="00F859DC" w:rsidRDefault="00F859DC" w:rsidP="00F859DC">
            <w:pPr>
              <w:pStyle w:val="CRCoverPage"/>
              <w:spacing w:after="0"/>
              <w:ind w:left="100"/>
              <w:rPr>
                <w:noProof/>
              </w:rPr>
            </w:pPr>
            <w:r>
              <w:t>2025-02-09</w:t>
            </w:r>
          </w:p>
        </w:tc>
      </w:tr>
      <w:tr w:rsidR="00F859DC" w14:paraId="6D57C12A" w14:textId="77777777" w:rsidTr="00F6687F">
        <w:tc>
          <w:tcPr>
            <w:tcW w:w="1843" w:type="dxa"/>
            <w:tcBorders>
              <w:left w:val="single" w:sz="4" w:space="0" w:color="auto"/>
            </w:tcBorders>
          </w:tcPr>
          <w:p w14:paraId="5F0F4EA3" w14:textId="77777777" w:rsidR="00F859DC" w:rsidRDefault="00F859DC" w:rsidP="00F859DC">
            <w:pPr>
              <w:pStyle w:val="CRCoverPage"/>
              <w:spacing w:after="0"/>
              <w:rPr>
                <w:b/>
                <w:i/>
                <w:noProof/>
                <w:sz w:val="8"/>
                <w:szCs w:val="8"/>
              </w:rPr>
            </w:pPr>
          </w:p>
        </w:tc>
        <w:tc>
          <w:tcPr>
            <w:tcW w:w="1986" w:type="dxa"/>
            <w:gridSpan w:val="4"/>
          </w:tcPr>
          <w:p w14:paraId="6948BD59" w14:textId="77777777" w:rsidR="00F859DC" w:rsidRDefault="00F859DC" w:rsidP="00F859DC">
            <w:pPr>
              <w:pStyle w:val="CRCoverPage"/>
              <w:spacing w:after="0"/>
              <w:rPr>
                <w:noProof/>
                <w:sz w:val="8"/>
                <w:szCs w:val="8"/>
              </w:rPr>
            </w:pPr>
          </w:p>
        </w:tc>
        <w:tc>
          <w:tcPr>
            <w:tcW w:w="2267" w:type="dxa"/>
            <w:gridSpan w:val="2"/>
          </w:tcPr>
          <w:p w14:paraId="2694DC05" w14:textId="77777777" w:rsidR="00F859DC" w:rsidRDefault="00F859DC" w:rsidP="00F859DC">
            <w:pPr>
              <w:pStyle w:val="CRCoverPage"/>
              <w:spacing w:after="0"/>
              <w:rPr>
                <w:noProof/>
                <w:sz w:val="8"/>
                <w:szCs w:val="8"/>
              </w:rPr>
            </w:pPr>
          </w:p>
        </w:tc>
        <w:tc>
          <w:tcPr>
            <w:tcW w:w="1417" w:type="dxa"/>
            <w:gridSpan w:val="3"/>
          </w:tcPr>
          <w:p w14:paraId="37C979BE" w14:textId="77777777" w:rsidR="00F859DC" w:rsidRDefault="00F859DC" w:rsidP="00F859DC">
            <w:pPr>
              <w:pStyle w:val="CRCoverPage"/>
              <w:spacing w:after="0"/>
              <w:rPr>
                <w:noProof/>
                <w:sz w:val="8"/>
                <w:szCs w:val="8"/>
              </w:rPr>
            </w:pPr>
          </w:p>
        </w:tc>
        <w:tc>
          <w:tcPr>
            <w:tcW w:w="2127" w:type="dxa"/>
            <w:tcBorders>
              <w:right w:val="single" w:sz="4" w:space="0" w:color="auto"/>
            </w:tcBorders>
          </w:tcPr>
          <w:p w14:paraId="47504444" w14:textId="77777777" w:rsidR="00F859DC" w:rsidRDefault="00F859DC" w:rsidP="00F859DC">
            <w:pPr>
              <w:pStyle w:val="CRCoverPage"/>
              <w:spacing w:after="0"/>
              <w:rPr>
                <w:noProof/>
                <w:sz w:val="8"/>
                <w:szCs w:val="8"/>
              </w:rPr>
            </w:pPr>
          </w:p>
        </w:tc>
      </w:tr>
      <w:tr w:rsidR="00F859DC" w14:paraId="40E3B098" w14:textId="77777777" w:rsidTr="00F6687F">
        <w:trPr>
          <w:cantSplit/>
        </w:trPr>
        <w:tc>
          <w:tcPr>
            <w:tcW w:w="1843" w:type="dxa"/>
            <w:tcBorders>
              <w:left w:val="single" w:sz="4" w:space="0" w:color="auto"/>
            </w:tcBorders>
          </w:tcPr>
          <w:p w14:paraId="5A9A47A4" w14:textId="77777777" w:rsidR="00F859DC" w:rsidRDefault="00F859DC" w:rsidP="00F859DC">
            <w:pPr>
              <w:pStyle w:val="CRCoverPage"/>
              <w:tabs>
                <w:tab w:val="right" w:pos="1759"/>
              </w:tabs>
              <w:spacing w:after="0"/>
              <w:rPr>
                <w:b/>
                <w:i/>
                <w:noProof/>
              </w:rPr>
            </w:pPr>
            <w:r>
              <w:rPr>
                <w:b/>
                <w:i/>
                <w:noProof/>
              </w:rPr>
              <w:t>Category:</w:t>
            </w:r>
          </w:p>
        </w:tc>
        <w:tc>
          <w:tcPr>
            <w:tcW w:w="851" w:type="dxa"/>
            <w:shd w:val="pct30" w:color="FFFF00" w:fill="auto"/>
          </w:tcPr>
          <w:p w14:paraId="6BBB4142" w14:textId="06A35F42" w:rsidR="00F859DC" w:rsidRPr="002F4150" w:rsidRDefault="008501A9" w:rsidP="00F859DC">
            <w:pPr>
              <w:pStyle w:val="CRCoverPage"/>
              <w:spacing w:after="0"/>
              <w:ind w:left="100" w:right="-609"/>
              <w:rPr>
                <w:b/>
                <w:bCs/>
                <w:noProof/>
              </w:rPr>
            </w:pPr>
            <w:r>
              <w:rPr>
                <w:b/>
                <w:bCs/>
              </w:rPr>
              <w:t>A</w:t>
            </w:r>
          </w:p>
        </w:tc>
        <w:tc>
          <w:tcPr>
            <w:tcW w:w="3402" w:type="dxa"/>
            <w:gridSpan w:val="5"/>
            <w:tcBorders>
              <w:left w:val="nil"/>
            </w:tcBorders>
          </w:tcPr>
          <w:p w14:paraId="09C36349" w14:textId="77777777" w:rsidR="00F859DC" w:rsidRDefault="00F859DC" w:rsidP="00F859DC">
            <w:pPr>
              <w:pStyle w:val="CRCoverPage"/>
              <w:spacing w:after="0"/>
              <w:rPr>
                <w:noProof/>
              </w:rPr>
            </w:pPr>
          </w:p>
        </w:tc>
        <w:tc>
          <w:tcPr>
            <w:tcW w:w="1417" w:type="dxa"/>
            <w:gridSpan w:val="3"/>
            <w:tcBorders>
              <w:left w:val="nil"/>
            </w:tcBorders>
          </w:tcPr>
          <w:p w14:paraId="27C4A6FC" w14:textId="77777777" w:rsidR="00F859DC" w:rsidRDefault="00F859DC" w:rsidP="00F85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6E59E" w14:textId="55B984F1" w:rsidR="00F859DC" w:rsidRDefault="00F859DC" w:rsidP="00F859DC">
            <w:pPr>
              <w:pStyle w:val="CRCoverPage"/>
              <w:spacing w:after="0"/>
              <w:ind w:left="100"/>
              <w:rPr>
                <w:noProof/>
              </w:rPr>
            </w:pPr>
            <w:r>
              <w:t>Rel-1</w:t>
            </w:r>
            <w:r w:rsidR="00032758">
              <w:t>8</w:t>
            </w:r>
          </w:p>
        </w:tc>
      </w:tr>
      <w:tr w:rsidR="00F859DC" w14:paraId="777812E8" w14:textId="77777777" w:rsidTr="00F6687F">
        <w:tc>
          <w:tcPr>
            <w:tcW w:w="1843" w:type="dxa"/>
            <w:tcBorders>
              <w:left w:val="single" w:sz="4" w:space="0" w:color="auto"/>
              <w:bottom w:val="single" w:sz="4" w:space="0" w:color="auto"/>
            </w:tcBorders>
          </w:tcPr>
          <w:p w14:paraId="79FA9B05" w14:textId="77777777" w:rsidR="00F859DC" w:rsidRDefault="00F859DC" w:rsidP="00F859DC">
            <w:pPr>
              <w:pStyle w:val="CRCoverPage"/>
              <w:spacing w:after="0"/>
              <w:rPr>
                <w:b/>
                <w:i/>
                <w:noProof/>
              </w:rPr>
            </w:pPr>
          </w:p>
        </w:tc>
        <w:tc>
          <w:tcPr>
            <w:tcW w:w="4677" w:type="dxa"/>
            <w:gridSpan w:val="8"/>
            <w:tcBorders>
              <w:bottom w:val="single" w:sz="4" w:space="0" w:color="auto"/>
            </w:tcBorders>
          </w:tcPr>
          <w:p w14:paraId="1E1A0CEC" w14:textId="77777777" w:rsidR="00F859DC" w:rsidRDefault="00F859DC" w:rsidP="00F85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E882F" w14:textId="77777777" w:rsidR="00F859DC" w:rsidRDefault="00F859DC" w:rsidP="00F859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B53BB" w14:textId="77777777" w:rsidR="00F859DC" w:rsidRPr="007C2097" w:rsidRDefault="00F859DC" w:rsidP="00F85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59DC" w14:paraId="52961813" w14:textId="77777777" w:rsidTr="00F6687F">
        <w:tc>
          <w:tcPr>
            <w:tcW w:w="1843" w:type="dxa"/>
          </w:tcPr>
          <w:p w14:paraId="547A56BA" w14:textId="77777777" w:rsidR="00F859DC" w:rsidRDefault="00F859DC" w:rsidP="00F859DC">
            <w:pPr>
              <w:pStyle w:val="CRCoverPage"/>
              <w:spacing w:after="0"/>
              <w:rPr>
                <w:b/>
                <w:i/>
                <w:noProof/>
                <w:sz w:val="8"/>
                <w:szCs w:val="8"/>
              </w:rPr>
            </w:pPr>
          </w:p>
        </w:tc>
        <w:tc>
          <w:tcPr>
            <w:tcW w:w="7797" w:type="dxa"/>
            <w:gridSpan w:val="10"/>
          </w:tcPr>
          <w:p w14:paraId="745DEE91" w14:textId="77777777" w:rsidR="00F859DC" w:rsidRDefault="00F859DC" w:rsidP="00F859DC">
            <w:pPr>
              <w:pStyle w:val="CRCoverPage"/>
              <w:spacing w:after="0"/>
              <w:rPr>
                <w:noProof/>
                <w:sz w:val="8"/>
                <w:szCs w:val="8"/>
              </w:rPr>
            </w:pPr>
          </w:p>
        </w:tc>
      </w:tr>
      <w:tr w:rsidR="00F859DC" w14:paraId="09A97AC3" w14:textId="77777777" w:rsidTr="00F6687F">
        <w:tc>
          <w:tcPr>
            <w:tcW w:w="2694" w:type="dxa"/>
            <w:gridSpan w:val="2"/>
            <w:tcBorders>
              <w:top w:val="single" w:sz="4" w:space="0" w:color="auto"/>
              <w:left w:val="single" w:sz="4" w:space="0" w:color="auto"/>
            </w:tcBorders>
          </w:tcPr>
          <w:p w14:paraId="63268437" w14:textId="77777777" w:rsidR="00F859DC" w:rsidRDefault="00F859DC" w:rsidP="00F859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3F23C" w14:textId="77777777" w:rsidR="00F859DC" w:rsidRDefault="00F859DC" w:rsidP="00F859DC">
            <w:pPr>
              <w:pStyle w:val="CRCoverPage"/>
              <w:spacing w:after="0"/>
              <w:ind w:left="100"/>
              <w:rPr>
                <w:lang w:val="en-US" w:eastAsia="zh-CN"/>
              </w:rPr>
            </w:pPr>
            <w:r>
              <w:rPr>
                <w:lang w:val="en-US" w:eastAsia="zh-CN"/>
              </w:rPr>
              <w:t xml:space="preserve">UE Parameters Update procedure allows the update of the Routing Indicator assigned to the UE in the USIM. </w:t>
            </w:r>
          </w:p>
          <w:p w14:paraId="2520B281" w14:textId="77777777" w:rsidR="00F859DC" w:rsidRDefault="00F859DC" w:rsidP="00F859DC">
            <w:pPr>
              <w:pStyle w:val="CRCoverPage"/>
              <w:spacing w:after="0"/>
              <w:ind w:left="100"/>
              <w:rPr>
                <w:lang w:val="en-US" w:eastAsia="zh-CN"/>
              </w:rPr>
            </w:pPr>
          </w:p>
          <w:p w14:paraId="4A3A12E6" w14:textId="5D376A75" w:rsidR="00F859DC" w:rsidRDefault="00F859DC" w:rsidP="00F859DC">
            <w:pPr>
              <w:pStyle w:val="CRCoverPage"/>
              <w:spacing w:after="0"/>
              <w:ind w:left="100"/>
              <w:rPr>
                <w:lang w:val="en-US" w:eastAsia="zh-CN"/>
              </w:rPr>
            </w:pPr>
            <w:r>
              <w:rPr>
                <w:lang w:val="en-US" w:eastAsia="zh-CN"/>
              </w:rPr>
              <w:t xml:space="preserve">When the update of the Routing Indicator is NOT associated to a migration of the UE subscription and the UDM where the UE is being currently served also supports the updated Routing Indicator value, there is no need to request the UE to re-register, but there is a need to update the UE context in AMF with the new Routing Indicator value. This is defined in stage 3 accordingly.  </w:t>
            </w:r>
          </w:p>
          <w:p w14:paraId="30F3E91B" w14:textId="77777777" w:rsidR="00F859DC" w:rsidRDefault="00F859DC" w:rsidP="00F859DC">
            <w:pPr>
              <w:pStyle w:val="CRCoverPage"/>
              <w:spacing w:after="0"/>
              <w:ind w:left="100"/>
              <w:rPr>
                <w:lang w:val="en-US" w:eastAsia="zh-CN"/>
              </w:rPr>
            </w:pPr>
          </w:p>
          <w:p w14:paraId="18428BB3" w14:textId="31FBFE58" w:rsidR="00F859DC" w:rsidRDefault="00F859DC" w:rsidP="00F859DC">
            <w:pPr>
              <w:pStyle w:val="CRCoverPage"/>
              <w:spacing w:after="0"/>
              <w:ind w:left="100"/>
              <w:rPr>
                <w:lang w:val="en-US" w:eastAsia="zh-CN"/>
              </w:rPr>
            </w:pPr>
            <w:r>
              <w:rPr>
                <w:lang w:val="en-US" w:eastAsia="zh-CN"/>
              </w:rPr>
              <w:t xml:space="preserve">Since the AMF can provide the Routing Indicator to the SMF and SMSF during PDU session establishment or during UE registration for SMS service, there is also a need to update the new Routing Indicator value in the UE context kept in SMF and SMSF. The specification currently requests that this update is triggered by the UDM.  </w:t>
            </w:r>
          </w:p>
          <w:p w14:paraId="4BF6122A" w14:textId="77777777" w:rsidR="00F859DC" w:rsidRDefault="00F859DC" w:rsidP="00F859DC">
            <w:pPr>
              <w:pStyle w:val="CRCoverPage"/>
              <w:spacing w:after="0"/>
              <w:ind w:left="100"/>
              <w:rPr>
                <w:lang w:val="en-US" w:eastAsia="zh-CN"/>
              </w:rPr>
            </w:pPr>
          </w:p>
          <w:p w14:paraId="3A23C1AE" w14:textId="77777777" w:rsidR="00F859DC" w:rsidRPr="006D316E" w:rsidRDefault="00F859DC" w:rsidP="00F859DC">
            <w:pPr>
              <w:pStyle w:val="B1"/>
              <w:rPr>
                <w:i/>
                <w:iCs/>
              </w:rPr>
            </w:pPr>
            <w:r w:rsidRPr="006D316E">
              <w:rPr>
                <w:i/>
                <w:iCs/>
              </w:rPr>
              <w:tab/>
              <w:t xml:space="preserve">The UDM shall also notify other NFs registered in UDM (i.e. SMF and SMSF) about the update of the Routing Indicator value assigned to the SUPI using the </w:t>
            </w:r>
            <w:proofErr w:type="spellStart"/>
            <w:r w:rsidRPr="006D316E">
              <w:rPr>
                <w:i/>
                <w:iCs/>
              </w:rPr>
              <w:t>Nudm_SDM_Notification</w:t>
            </w:r>
            <w:proofErr w:type="spellEnd"/>
            <w:r w:rsidRPr="006D316E">
              <w:rPr>
                <w:i/>
                <w:iCs/>
              </w:rPr>
              <w:t xml:space="preserve"> service operation.</w:t>
            </w:r>
          </w:p>
          <w:p w14:paraId="2659F49F" w14:textId="51A0392D" w:rsidR="00F859DC" w:rsidRDefault="00C523C4" w:rsidP="00C523C4">
            <w:pPr>
              <w:pStyle w:val="CRCoverPage"/>
              <w:spacing w:after="0"/>
              <w:ind w:left="100"/>
              <w:rPr>
                <w:lang w:eastAsia="zh-CN"/>
              </w:rPr>
            </w:pPr>
            <w:r>
              <w:rPr>
                <w:lang w:eastAsia="zh-CN"/>
              </w:rPr>
              <w:t>However, t</w:t>
            </w:r>
            <w:r w:rsidR="00F859DC">
              <w:rPr>
                <w:lang w:eastAsia="zh-CN"/>
              </w:rPr>
              <w:t xml:space="preserve">he update of the Routing Indicator value in SMF and SMSF </w:t>
            </w:r>
            <w:r>
              <w:rPr>
                <w:lang w:eastAsia="zh-CN"/>
              </w:rPr>
              <w:t>has</w:t>
            </w:r>
            <w:r w:rsidR="00F859DC">
              <w:rPr>
                <w:lang w:eastAsia="zh-CN"/>
              </w:rPr>
              <w:t xml:space="preserve"> not </w:t>
            </w:r>
            <w:r>
              <w:rPr>
                <w:lang w:eastAsia="zh-CN"/>
              </w:rPr>
              <w:t>been</w:t>
            </w:r>
            <w:r w:rsidR="00F859DC">
              <w:rPr>
                <w:lang w:eastAsia="zh-CN"/>
              </w:rPr>
              <w:t xml:space="preserve"> implemented in stage 3 TSs (</w:t>
            </w:r>
            <w:r>
              <w:rPr>
                <w:lang w:eastAsia="zh-CN"/>
              </w:rPr>
              <w:t xml:space="preserve">i.e. </w:t>
            </w:r>
            <w:r w:rsidR="00F859DC">
              <w:rPr>
                <w:lang w:eastAsia="zh-CN"/>
              </w:rPr>
              <w:t xml:space="preserve">the Routing Indicator is not defined within the Session management subscription data neither within the SMS Management subscription data). </w:t>
            </w:r>
            <w:r w:rsidR="00EB7C6D">
              <w:rPr>
                <w:lang w:eastAsia="zh-CN"/>
              </w:rPr>
              <w:t>As such</w:t>
            </w:r>
            <w:r w:rsidR="002C292B">
              <w:rPr>
                <w:lang w:eastAsia="zh-CN"/>
              </w:rPr>
              <w:t>,</w:t>
            </w:r>
            <w:r w:rsidR="00F859DC">
              <w:rPr>
                <w:lang w:eastAsia="zh-CN"/>
              </w:rPr>
              <w:t xml:space="preserve"> stage 2 and stage 3 TSs are </w:t>
            </w:r>
            <w:r w:rsidR="002C292B">
              <w:rPr>
                <w:lang w:eastAsia="zh-CN"/>
              </w:rPr>
              <w:t xml:space="preserve">currently </w:t>
            </w:r>
            <w:r w:rsidR="00F859DC">
              <w:rPr>
                <w:lang w:eastAsia="zh-CN"/>
              </w:rPr>
              <w:t xml:space="preserve">not aligned.  </w:t>
            </w:r>
          </w:p>
          <w:p w14:paraId="41B9A2DB" w14:textId="77777777" w:rsidR="00F859DC" w:rsidRDefault="00F859DC" w:rsidP="00516FD4">
            <w:pPr>
              <w:pStyle w:val="CRCoverPage"/>
              <w:spacing w:after="0"/>
              <w:rPr>
                <w:noProof/>
              </w:rPr>
            </w:pPr>
          </w:p>
        </w:tc>
      </w:tr>
      <w:tr w:rsidR="00F859DC" w14:paraId="5D7209CC" w14:textId="77777777" w:rsidTr="00F6687F">
        <w:tc>
          <w:tcPr>
            <w:tcW w:w="2694" w:type="dxa"/>
            <w:gridSpan w:val="2"/>
            <w:tcBorders>
              <w:left w:val="single" w:sz="4" w:space="0" w:color="auto"/>
            </w:tcBorders>
          </w:tcPr>
          <w:p w14:paraId="45D73E17"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D75DB7C" w14:textId="77777777" w:rsidR="00F859DC" w:rsidRDefault="00F859DC" w:rsidP="00F859DC">
            <w:pPr>
              <w:pStyle w:val="CRCoverPage"/>
              <w:spacing w:after="0"/>
              <w:rPr>
                <w:noProof/>
                <w:sz w:val="8"/>
                <w:szCs w:val="8"/>
              </w:rPr>
            </w:pPr>
          </w:p>
        </w:tc>
      </w:tr>
      <w:tr w:rsidR="00F859DC" w14:paraId="3E74C231" w14:textId="77777777" w:rsidTr="00F6687F">
        <w:tc>
          <w:tcPr>
            <w:tcW w:w="2694" w:type="dxa"/>
            <w:gridSpan w:val="2"/>
            <w:tcBorders>
              <w:left w:val="single" w:sz="4" w:space="0" w:color="auto"/>
            </w:tcBorders>
          </w:tcPr>
          <w:p w14:paraId="7AEECAB8" w14:textId="77777777" w:rsidR="00F859DC" w:rsidRDefault="00F859DC" w:rsidP="00F859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2C4CD" w14:textId="07FD637A" w:rsidR="00F859DC" w:rsidRDefault="00F859DC" w:rsidP="00F076E6">
            <w:pPr>
              <w:pStyle w:val="CRCoverPage"/>
              <w:spacing w:after="0"/>
              <w:ind w:left="100"/>
              <w:rPr>
                <w:noProof/>
              </w:rPr>
            </w:pPr>
            <w:r>
              <w:rPr>
                <w:lang w:val="en-US" w:eastAsia="zh-CN"/>
              </w:rPr>
              <w:t xml:space="preserve">The </w:t>
            </w:r>
            <w:r w:rsidR="00854806">
              <w:rPr>
                <w:lang w:val="en-US" w:eastAsia="zh-CN"/>
              </w:rPr>
              <w:t xml:space="preserve">step to </w:t>
            </w:r>
            <w:r>
              <w:rPr>
                <w:lang w:eastAsia="zh-CN"/>
              </w:rPr>
              <w:t xml:space="preserve">update of the Routing Indicator value in SMF and SMSF is </w:t>
            </w:r>
            <w:r w:rsidR="00516FD4">
              <w:rPr>
                <w:lang w:eastAsia="zh-CN"/>
              </w:rPr>
              <w:t xml:space="preserve">removed </w:t>
            </w:r>
            <w:r w:rsidR="00854806">
              <w:rPr>
                <w:lang w:eastAsia="zh-CN"/>
              </w:rPr>
              <w:t xml:space="preserve">from </w:t>
            </w:r>
            <w:r w:rsidR="00840002">
              <w:rPr>
                <w:lang w:eastAsia="zh-CN"/>
              </w:rPr>
              <w:t>the UPU procedure (</w:t>
            </w:r>
            <w:r w:rsidR="00554686">
              <w:rPr>
                <w:lang w:eastAsia="zh-CN"/>
              </w:rPr>
              <w:t xml:space="preserve">in </w:t>
            </w:r>
            <w:r w:rsidR="00854806">
              <w:rPr>
                <w:lang w:eastAsia="zh-CN"/>
              </w:rPr>
              <w:t>step 6a</w:t>
            </w:r>
            <w:r w:rsidR="003770B3">
              <w:rPr>
                <w:lang w:eastAsia="zh-CN"/>
              </w:rPr>
              <w:t xml:space="preserve"> in 4.20.2)</w:t>
            </w:r>
            <w:r w:rsidR="00866C8F">
              <w:rPr>
                <w:lang w:eastAsia="zh-CN"/>
              </w:rPr>
              <w:t xml:space="preserve"> as </w:t>
            </w:r>
            <w:r w:rsidR="003A394D">
              <w:rPr>
                <w:lang w:eastAsia="zh-CN"/>
              </w:rPr>
              <w:t xml:space="preserve">stage 3 is not aligned and </w:t>
            </w:r>
            <w:proofErr w:type="spellStart"/>
            <w:r w:rsidR="00866C8F">
              <w:rPr>
                <w:lang w:eastAsia="zh-CN"/>
              </w:rPr>
              <w:t>can not</w:t>
            </w:r>
            <w:proofErr w:type="spellEnd"/>
            <w:r w:rsidR="00866C8F">
              <w:rPr>
                <w:lang w:eastAsia="zh-CN"/>
              </w:rPr>
              <w:t xml:space="preserve"> be </w:t>
            </w:r>
            <w:r w:rsidR="003A394D">
              <w:rPr>
                <w:lang w:eastAsia="zh-CN"/>
              </w:rPr>
              <w:t>updated</w:t>
            </w:r>
            <w:r w:rsidR="00866C8F">
              <w:rPr>
                <w:lang w:eastAsia="zh-CN"/>
              </w:rPr>
              <w:t xml:space="preserve"> in </w:t>
            </w:r>
            <w:r w:rsidR="002445B9">
              <w:rPr>
                <w:lang w:eastAsia="zh-CN"/>
              </w:rPr>
              <w:t>an already frozen release</w:t>
            </w:r>
            <w:r w:rsidR="00840002">
              <w:rPr>
                <w:lang w:eastAsia="zh-CN"/>
              </w:rPr>
              <w:t xml:space="preserve">. </w:t>
            </w:r>
            <w:r w:rsidR="00F076E6">
              <w:rPr>
                <w:lang w:eastAsia="zh-CN"/>
              </w:rPr>
              <w:t>T</w:t>
            </w:r>
            <w:r w:rsidR="00840002">
              <w:rPr>
                <w:lang w:eastAsia="zh-CN"/>
              </w:rPr>
              <w:t xml:space="preserve">he Routing Indicator is </w:t>
            </w:r>
            <w:r w:rsidR="00F076E6">
              <w:rPr>
                <w:lang w:eastAsia="zh-CN"/>
              </w:rPr>
              <w:t xml:space="preserve">also </w:t>
            </w:r>
            <w:r w:rsidR="00840002">
              <w:rPr>
                <w:lang w:eastAsia="zh-CN"/>
              </w:rPr>
              <w:t>removed from the Session management and SMS Management subscription data</w:t>
            </w:r>
            <w:r>
              <w:rPr>
                <w:lang w:eastAsia="zh-CN"/>
              </w:rPr>
              <w:t xml:space="preserve">. </w:t>
            </w:r>
          </w:p>
        </w:tc>
      </w:tr>
      <w:tr w:rsidR="00F859DC" w14:paraId="47EE6003" w14:textId="77777777" w:rsidTr="00F6687F">
        <w:tc>
          <w:tcPr>
            <w:tcW w:w="2694" w:type="dxa"/>
            <w:gridSpan w:val="2"/>
            <w:tcBorders>
              <w:left w:val="single" w:sz="4" w:space="0" w:color="auto"/>
            </w:tcBorders>
          </w:tcPr>
          <w:p w14:paraId="204AA3D9"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6A7C91B3" w14:textId="77777777" w:rsidR="00F859DC" w:rsidRDefault="00F859DC" w:rsidP="00F859DC">
            <w:pPr>
              <w:pStyle w:val="CRCoverPage"/>
              <w:spacing w:after="0"/>
              <w:rPr>
                <w:noProof/>
                <w:sz w:val="8"/>
                <w:szCs w:val="8"/>
              </w:rPr>
            </w:pPr>
          </w:p>
        </w:tc>
      </w:tr>
      <w:tr w:rsidR="00F859DC" w14:paraId="3CA96F3E" w14:textId="77777777" w:rsidTr="00F6687F">
        <w:tc>
          <w:tcPr>
            <w:tcW w:w="2694" w:type="dxa"/>
            <w:gridSpan w:val="2"/>
            <w:tcBorders>
              <w:left w:val="single" w:sz="4" w:space="0" w:color="auto"/>
              <w:bottom w:val="single" w:sz="4" w:space="0" w:color="auto"/>
            </w:tcBorders>
          </w:tcPr>
          <w:p w14:paraId="1EE620B8" w14:textId="77777777" w:rsidR="00F859DC" w:rsidRDefault="00F859DC" w:rsidP="00F859D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42C1C8" w14:textId="6E06A4ED" w:rsidR="00F859DC" w:rsidRDefault="00F859DC" w:rsidP="00F859DC">
            <w:pPr>
              <w:pStyle w:val="CRCoverPage"/>
              <w:spacing w:after="0"/>
              <w:ind w:left="100"/>
            </w:pPr>
            <w:r>
              <w:t>Misalignement with stage 3 specifications</w:t>
            </w:r>
            <w:r w:rsidR="002445B9">
              <w:t xml:space="preserve">. Specification </w:t>
            </w:r>
            <w:proofErr w:type="spellStart"/>
            <w:r w:rsidR="002445B9">
              <w:t>can not</w:t>
            </w:r>
            <w:proofErr w:type="spellEnd"/>
            <w:r w:rsidR="002445B9">
              <w:t xml:space="preserve"> be implemented. </w:t>
            </w:r>
          </w:p>
          <w:p w14:paraId="22AF5DAD" w14:textId="6411109D" w:rsidR="00F859DC" w:rsidRDefault="00F859DC" w:rsidP="00F859DC">
            <w:pPr>
              <w:pStyle w:val="CRCoverPage"/>
              <w:spacing w:after="0"/>
              <w:ind w:left="100"/>
              <w:rPr>
                <w:noProof/>
              </w:rPr>
            </w:pPr>
            <w:r>
              <w:t xml:space="preserve">  </w:t>
            </w:r>
          </w:p>
        </w:tc>
      </w:tr>
      <w:tr w:rsidR="00F859DC" w14:paraId="17BAE23E" w14:textId="77777777" w:rsidTr="00F6687F">
        <w:tc>
          <w:tcPr>
            <w:tcW w:w="2694" w:type="dxa"/>
            <w:gridSpan w:val="2"/>
          </w:tcPr>
          <w:p w14:paraId="4B1D7C9B" w14:textId="77777777" w:rsidR="00F859DC" w:rsidRDefault="00F859DC" w:rsidP="00F859DC">
            <w:pPr>
              <w:pStyle w:val="CRCoverPage"/>
              <w:spacing w:after="0"/>
              <w:rPr>
                <w:b/>
                <w:i/>
                <w:noProof/>
                <w:sz w:val="8"/>
                <w:szCs w:val="8"/>
              </w:rPr>
            </w:pPr>
          </w:p>
        </w:tc>
        <w:tc>
          <w:tcPr>
            <w:tcW w:w="6946" w:type="dxa"/>
            <w:gridSpan w:val="9"/>
          </w:tcPr>
          <w:p w14:paraId="45423367" w14:textId="77777777" w:rsidR="00F859DC" w:rsidRDefault="00F859DC" w:rsidP="00F859DC">
            <w:pPr>
              <w:pStyle w:val="CRCoverPage"/>
              <w:spacing w:after="0"/>
              <w:rPr>
                <w:noProof/>
                <w:sz w:val="8"/>
                <w:szCs w:val="8"/>
              </w:rPr>
            </w:pPr>
          </w:p>
        </w:tc>
      </w:tr>
      <w:tr w:rsidR="00F859DC" w14:paraId="15780DA2" w14:textId="77777777" w:rsidTr="00F6687F">
        <w:tc>
          <w:tcPr>
            <w:tcW w:w="2694" w:type="dxa"/>
            <w:gridSpan w:val="2"/>
            <w:tcBorders>
              <w:top w:val="single" w:sz="4" w:space="0" w:color="auto"/>
              <w:left w:val="single" w:sz="4" w:space="0" w:color="auto"/>
            </w:tcBorders>
          </w:tcPr>
          <w:p w14:paraId="7786269B" w14:textId="77777777" w:rsidR="00F859DC" w:rsidRDefault="00F859DC" w:rsidP="00F859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41073" w14:textId="18ED810E" w:rsidR="00F859DC" w:rsidRDefault="003770B3" w:rsidP="00F859DC">
            <w:pPr>
              <w:pStyle w:val="CRCoverPage"/>
              <w:spacing w:after="0"/>
              <w:ind w:left="100"/>
              <w:rPr>
                <w:noProof/>
              </w:rPr>
            </w:pPr>
            <w:r>
              <w:rPr>
                <w:lang w:val="en-US" w:eastAsia="zh-CN"/>
              </w:rPr>
              <w:t>4.20.2</w:t>
            </w:r>
            <w:r w:rsidR="00274BA8">
              <w:rPr>
                <w:lang w:val="en-US" w:eastAsia="zh-CN"/>
              </w:rPr>
              <w:t>,</w:t>
            </w:r>
            <w:r>
              <w:rPr>
                <w:lang w:val="en-US" w:eastAsia="zh-CN"/>
              </w:rPr>
              <w:t xml:space="preserve"> </w:t>
            </w:r>
            <w:r w:rsidR="00F859DC">
              <w:rPr>
                <w:lang w:val="en-US" w:eastAsia="zh-CN"/>
              </w:rPr>
              <w:t xml:space="preserve">5.2.3.3.1 </w:t>
            </w:r>
          </w:p>
        </w:tc>
      </w:tr>
      <w:tr w:rsidR="00F859DC" w14:paraId="6597DDDA" w14:textId="77777777" w:rsidTr="00F6687F">
        <w:tc>
          <w:tcPr>
            <w:tcW w:w="2694" w:type="dxa"/>
            <w:gridSpan w:val="2"/>
            <w:tcBorders>
              <w:left w:val="single" w:sz="4" w:space="0" w:color="auto"/>
            </w:tcBorders>
          </w:tcPr>
          <w:p w14:paraId="39AFAB16" w14:textId="77777777" w:rsidR="00F859DC" w:rsidRDefault="00F859DC" w:rsidP="00F859DC">
            <w:pPr>
              <w:pStyle w:val="CRCoverPage"/>
              <w:spacing w:after="0"/>
              <w:rPr>
                <w:b/>
                <w:i/>
                <w:noProof/>
                <w:sz w:val="8"/>
                <w:szCs w:val="8"/>
              </w:rPr>
            </w:pPr>
          </w:p>
        </w:tc>
        <w:tc>
          <w:tcPr>
            <w:tcW w:w="6946" w:type="dxa"/>
            <w:gridSpan w:val="9"/>
            <w:tcBorders>
              <w:right w:val="single" w:sz="4" w:space="0" w:color="auto"/>
            </w:tcBorders>
          </w:tcPr>
          <w:p w14:paraId="23433D6A" w14:textId="77777777" w:rsidR="00F859DC" w:rsidRDefault="00F859DC" w:rsidP="00F859DC">
            <w:pPr>
              <w:pStyle w:val="CRCoverPage"/>
              <w:spacing w:after="0"/>
              <w:rPr>
                <w:noProof/>
                <w:sz w:val="8"/>
                <w:szCs w:val="8"/>
              </w:rPr>
            </w:pPr>
          </w:p>
        </w:tc>
      </w:tr>
      <w:tr w:rsidR="00F859DC" w14:paraId="0122AE7F" w14:textId="77777777" w:rsidTr="00F6687F">
        <w:tc>
          <w:tcPr>
            <w:tcW w:w="2694" w:type="dxa"/>
            <w:gridSpan w:val="2"/>
            <w:tcBorders>
              <w:left w:val="single" w:sz="4" w:space="0" w:color="auto"/>
            </w:tcBorders>
          </w:tcPr>
          <w:p w14:paraId="0E26E5F1" w14:textId="77777777" w:rsidR="00F859DC" w:rsidRDefault="00F859DC" w:rsidP="00F85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FF7B1" w14:textId="77777777" w:rsidR="00F859DC" w:rsidRDefault="00F859DC" w:rsidP="00F85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DEA0F" w14:textId="77777777" w:rsidR="00F859DC" w:rsidRDefault="00F859DC" w:rsidP="00F859DC">
            <w:pPr>
              <w:pStyle w:val="CRCoverPage"/>
              <w:spacing w:after="0"/>
              <w:jc w:val="center"/>
              <w:rPr>
                <w:b/>
                <w:caps/>
                <w:noProof/>
              </w:rPr>
            </w:pPr>
            <w:r>
              <w:rPr>
                <w:b/>
                <w:caps/>
                <w:noProof/>
              </w:rPr>
              <w:t>N</w:t>
            </w:r>
          </w:p>
        </w:tc>
        <w:tc>
          <w:tcPr>
            <w:tcW w:w="2977" w:type="dxa"/>
            <w:gridSpan w:val="4"/>
          </w:tcPr>
          <w:p w14:paraId="47693A75" w14:textId="77777777" w:rsidR="00F859DC" w:rsidRDefault="00F859DC" w:rsidP="00F85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481C2" w14:textId="77777777" w:rsidR="00F859DC" w:rsidRDefault="00F859DC" w:rsidP="00F859DC">
            <w:pPr>
              <w:pStyle w:val="CRCoverPage"/>
              <w:spacing w:after="0"/>
              <w:ind w:left="99"/>
              <w:rPr>
                <w:noProof/>
              </w:rPr>
            </w:pPr>
          </w:p>
        </w:tc>
      </w:tr>
      <w:tr w:rsidR="00F859DC" w14:paraId="014015EF" w14:textId="77777777" w:rsidTr="00F6687F">
        <w:tc>
          <w:tcPr>
            <w:tcW w:w="2694" w:type="dxa"/>
            <w:gridSpan w:val="2"/>
            <w:tcBorders>
              <w:left w:val="single" w:sz="4" w:space="0" w:color="auto"/>
            </w:tcBorders>
          </w:tcPr>
          <w:p w14:paraId="2A8CE866" w14:textId="77777777" w:rsidR="00F859DC" w:rsidRDefault="00F859DC" w:rsidP="00F85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559D"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D5518" w14:textId="77777777" w:rsidR="00F859DC" w:rsidRDefault="00F859DC" w:rsidP="00F859DC">
            <w:pPr>
              <w:pStyle w:val="CRCoverPage"/>
              <w:spacing w:after="0"/>
              <w:jc w:val="center"/>
              <w:rPr>
                <w:b/>
                <w:caps/>
                <w:noProof/>
              </w:rPr>
            </w:pPr>
            <w:r>
              <w:rPr>
                <w:b/>
                <w:caps/>
                <w:noProof/>
              </w:rPr>
              <w:t>x</w:t>
            </w:r>
          </w:p>
        </w:tc>
        <w:tc>
          <w:tcPr>
            <w:tcW w:w="2977" w:type="dxa"/>
            <w:gridSpan w:val="4"/>
          </w:tcPr>
          <w:p w14:paraId="34264EEA" w14:textId="77777777" w:rsidR="00F859DC" w:rsidRDefault="00F859DC" w:rsidP="00F859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E2EA4" w14:textId="77777777" w:rsidR="00F859DC" w:rsidRDefault="00F859DC" w:rsidP="00F859DC">
            <w:pPr>
              <w:pStyle w:val="CRCoverPage"/>
              <w:spacing w:after="0"/>
              <w:ind w:left="99"/>
              <w:rPr>
                <w:noProof/>
              </w:rPr>
            </w:pPr>
            <w:r>
              <w:rPr>
                <w:noProof/>
              </w:rPr>
              <w:t xml:space="preserve">TS/TR ... CR ... </w:t>
            </w:r>
          </w:p>
        </w:tc>
      </w:tr>
      <w:tr w:rsidR="00F859DC" w14:paraId="4220D8F4" w14:textId="77777777" w:rsidTr="00F6687F">
        <w:tc>
          <w:tcPr>
            <w:tcW w:w="2694" w:type="dxa"/>
            <w:gridSpan w:val="2"/>
            <w:tcBorders>
              <w:left w:val="single" w:sz="4" w:space="0" w:color="auto"/>
            </w:tcBorders>
          </w:tcPr>
          <w:p w14:paraId="129628D3" w14:textId="77777777" w:rsidR="00F859DC" w:rsidRDefault="00F859DC" w:rsidP="00F85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E692"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22BB1" w14:textId="77777777" w:rsidR="00F859DC" w:rsidRDefault="00F859DC" w:rsidP="00F859DC">
            <w:pPr>
              <w:pStyle w:val="CRCoverPage"/>
              <w:spacing w:after="0"/>
              <w:jc w:val="center"/>
              <w:rPr>
                <w:b/>
                <w:caps/>
                <w:noProof/>
              </w:rPr>
            </w:pPr>
            <w:r>
              <w:rPr>
                <w:b/>
                <w:caps/>
                <w:noProof/>
              </w:rPr>
              <w:t>x</w:t>
            </w:r>
          </w:p>
        </w:tc>
        <w:tc>
          <w:tcPr>
            <w:tcW w:w="2977" w:type="dxa"/>
            <w:gridSpan w:val="4"/>
          </w:tcPr>
          <w:p w14:paraId="777313C8" w14:textId="77777777" w:rsidR="00F859DC" w:rsidRDefault="00F859DC" w:rsidP="00F859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CAC629" w14:textId="77777777" w:rsidR="00F859DC" w:rsidRDefault="00F859DC" w:rsidP="00F859DC">
            <w:pPr>
              <w:pStyle w:val="CRCoverPage"/>
              <w:spacing w:after="0"/>
              <w:ind w:left="99"/>
              <w:rPr>
                <w:noProof/>
              </w:rPr>
            </w:pPr>
            <w:r>
              <w:rPr>
                <w:noProof/>
              </w:rPr>
              <w:t xml:space="preserve">TS/TR ... CR ... </w:t>
            </w:r>
          </w:p>
        </w:tc>
      </w:tr>
      <w:tr w:rsidR="00F859DC" w14:paraId="60E2ABFB" w14:textId="77777777" w:rsidTr="00F6687F">
        <w:tc>
          <w:tcPr>
            <w:tcW w:w="2694" w:type="dxa"/>
            <w:gridSpan w:val="2"/>
            <w:tcBorders>
              <w:left w:val="single" w:sz="4" w:space="0" w:color="auto"/>
            </w:tcBorders>
          </w:tcPr>
          <w:p w14:paraId="012FDC1D" w14:textId="77777777" w:rsidR="00F859DC" w:rsidRDefault="00F859DC" w:rsidP="00F85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C055A" w14:textId="77777777" w:rsidR="00F859DC" w:rsidRDefault="00F859DC" w:rsidP="00F85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05BE" w14:textId="77777777" w:rsidR="00F859DC" w:rsidRDefault="00F859DC" w:rsidP="00F859DC">
            <w:pPr>
              <w:pStyle w:val="CRCoverPage"/>
              <w:spacing w:after="0"/>
              <w:jc w:val="center"/>
              <w:rPr>
                <w:b/>
                <w:caps/>
                <w:noProof/>
              </w:rPr>
            </w:pPr>
            <w:r>
              <w:rPr>
                <w:b/>
                <w:caps/>
                <w:noProof/>
              </w:rPr>
              <w:t>x</w:t>
            </w:r>
          </w:p>
        </w:tc>
        <w:tc>
          <w:tcPr>
            <w:tcW w:w="2977" w:type="dxa"/>
            <w:gridSpan w:val="4"/>
          </w:tcPr>
          <w:p w14:paraId="1C172A45" w14:textId="77777777" w:rsidR="00F859DC" w:rsidRDefault="00F859DC" w:rsidP="00F859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BD6BF0" w14:textId="77777777" w:rsidR="00F859DC" w:rsidRDefault="00F859DC" w:rsidP="00F859DC">
            <w:pPr>
              <w:pStyle w:val="CRCoverPage"/>
              <w:spacing w:after="0"/>
              <w:ind w:left="99"/>
              <w:rPr>
                <w:noProof/>
              </w:rPr>
            </w:pPr>
            <w:r>
              <w:rPr>
                <w:noProof/>
              </w:rPr>
              <w:t xml:space="preserve">TS/TR ... CR ... </w:t>
            </w:r>
          </w:p>
        </w:tc>
      </w:tr>
      <w:tr w:rsidR="00F859DC" w14:paraId="0BCC38DE" w14:textId="77777777" w:rsidTr="00F6687F">
        <w:tc>
          <w:tcPr>
            <w:tcW w:w="2694" w:type="dxa"/>
            <w:gridSpan w:val="2"/>
            <w:tcBorders>
              <w:left w:val="single" w:sz="4" w:space="0" w:color="auto"/>
            </w:tcBorders>
          </w:tcPr>
          <w:p w14:paraId="72EC9532" w14:textId="77777777" w:rsidR="00F859DC" w:rsidRDefault="00F859DC" w:rsidP="00F859DC">
            <w:pPr>
              <w:pStyle w:val="CRCoverPage"/>
              <w:spacing w:after="0"/>
              <w:rPr>
                <w:b/>
                <w:i/>
                <w:noProof/>
              </w:rPr>
            </w:pPr>
          </w:p>
        </w:tc>
        <w:tc>
          <w:tcPr>
            <w:tcW w:w="6946" w:type="dxa"/>
            <w:gridSpan w:val="9"/>
            <w:tcBorders>
              <w:right w:val="single" w:sz="4" w:space="0" w:color="auto"/>
            </w:tcBorders>
          </w:tcPr>
          <w:p w14:paraId="79249745" w14:textId="77777777" w:rsidR="00F859DC" w:rsidRDefault="00F859DC" w:rsidP="00F859DC">
            <w:pPr>
              <w:pStyle w:val="CRCoverPage"/>
              <w:spacing w:after="0"/>
              <w:rPr>
                <w:noProof/>
              </w:rPr>
            </w:pPr>
          </w:p>
        </w:tc>
      </w:tr>
      <w:tr w:rsidR="00F859DC" w14:paraId="53D11AAE" w14:textId="77777777" w:rsidTr="00F6687F">
        <w:tc>
          <w:tcPr>
            <w:tcW w:w="2694" w:type="dxa"/>
            <w:gridSpan w:val="2"/>
            <w:tcBorders>
              <w:left w:val="single" w:sz="4" w:space="0" w:color="auto"/>
              <w:bottom w:val="single" w:sz="4" w:space="0" w:color="auto"/>
            </w:tcBorders>
          </w:tcPr>
          <w:p w14:paraId="34AE476F" w14:textId="77777777" w:rsidR="00F859DC" w:rsidRDefault="00F859DC" w:rsidP="00F859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73C4D" w14:textId="20179572" w:rsidR="00F859DC" w:rsidRDefault="00F859DC" w:rsidP="00F859DC">
            <w:pPr>
              <w:pStyle w:val="CRCoverPage"/>
              <w:spacing w:after="0"/>
              <w:ind w:left="100"/>
              <w:rPr>
                <w:noProof/>
              </w:rPr>
            </w:pPr>
          </w:p>
        </w:tc>
      </w:tr>
      <w:tr w:rsidR="00F859DC" w:rsidRPr="008863B9" w14:paraId="6CFD517B" w14:textId="77777777" w:rsidTr="00F6687F">
        <w:tc>
          <w:tcPr>
            <w:tcW w:w="2694" w:type="dxa"/>
            <w:gridSpan w:val="2"/>
            <w:tcBorders>
              <w:top w:val="single" w:sz="4" w:space="0" w:color="auto"/>
              <w:bottom w:val="single" w:sz="4" w:space="0" w:color="auto"/>
            </w:tcBorders>
          </w:tcPr>
          <w:p w14:paraId="17F974B5" w14:textId="77777777" w:rsidR="00F859DC" w:rsidRPr="008863B9" w:rsidRDefault="00F859DC" w:rsidP="00F85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F0205" w14:textId="77777777" w:rsidR="00F859DC" w:rsidRPr="008863B9" w:rsidRDefault="00F859DC" w:rsidP="00F859DC">
            <w:pPr>
              <w:pStyle w:val="CRCoverPage"/>
              <w:spacing w:after="0"/>
              <w:ind w:left="100"/>
              <w:rPr>
                <w:noProof/>
                <w:sz w:val="8"/>
                <w:szCs w:val="8"/>
              </w:rPr>
            </w:pPr>
          </w:p>
        </w:tc>
      </w:tr>
      <w:tr w:rsidR="00F859DC" w14:paraId="5450E7DF" w14:textId="77777777" w:rsidTr="00F6687F">
        <w:tc>
          <w:tcPr>
            <w:tcW w:w="2694" w:type="dxa"/>
            <w:gridSpan w:val="2"/>
            <w:tcBorders>
              <w:top w:val="single" w:sz="4" w:space="0" w:color="auto"/>
              <w:left w:val="single" w:sz="4" w:space="0" w:color="auto"/>
              <w:bottom w:val="single" w:sz="4" w:space="0" w:color="auto"/>
            </w:tcBorders>
          </w:tcPr>
          <w:p w14:paraId="4D2BC974" w14:textId="77777777" w:rsidR="00F859DC" w:rsidRDefault="00F859DC" w:rsidP="00F859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C4507" w14:textId="77777777" w:rsidR="00F859DC" w:rsidRDefault="00F859DC" w:rsidP="00F859DC">
            <w:pPr>
              <w:pStyle w:val="CRCoverPage"/>
              <w:spacing w:after="0"/>
              <w:ind w:left="100"/>
              <w:rPr>
                <w:noProof/>
              </w:rPr>
            </w:pPr>
          </w:p>
        </w:tc>
      </w:tr>
    </w:tbl>
    <w:p w14:paraId="7C20D30E" w14:textId="77777777" w:rsidR="00911F2F" w:rsidRDefault="00911F2F">
      <w:pPr>
        <w:spacing w:after="0"/>
        <w:rPr>
          <w:rFonts w:ascii="Arial" w:hAnsi="Arial"/>
          <w:b/>
          <w:sz w:val="24"/>
        </w:rPr>
      </w:pPr>
      <w:r>
        <w:rPr>
          <w:b/>
          <w:sz w:val="24"/>
        </w:rPr>
        <w:br w:type="page"/>
      </w:r>
    </w:p>
    <w:p w14:paraId="0C17FABF" w14:textId="0D33434A" w:rsidR="00F83729" w:rsidRDefault="00F83729">
      <w:pPr>
        <w:jc w:val="center"/>
        <w:rPr>
          <w:color w:val="FF0000"/>
          <w:sz w:val="32"/>
          <w:szCs w:val="32"/>
        </w:rPr>
      </w:pPr>
    </w:p>
    <w:p w14:paraId="588023FD" w14:textId="77777777" w:rsidR="006479C8" w:rsidRDefault="006479C8" w:rsidP="006479C8">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54B98FFC" w14:textId="77777777" w:rsidR="003770B3" w:rsidRPr="00140E21" w:rsidRDefault="003770B3" w:rsidP="003770B3">
      <w:pPr>
        <w:pStyle w:val="Heading3"/>
      </w:pPr>
      <w:bookmarkStart w:id="0" w:name="_CRAC_2"/>
      <w:bookmarkStart w:id="1" w:name="_Toc186958586"/>
      <w:bookmarkStart w:id="2" w:name="_Toc20204441"/>
      <w:bookmarkStart w:id="3" w:name="_Toc27895140"/>
      <w:bookmarkStart w:id="4" w:name="_Toc36192237"/>
      <w:bookmarkStart w:id="5" w:name="_Toc45193350"/>
      <w:bookmarkStart w:id="6" w:name="_Toc47592982"/>
      <w:bookmarkStart w:id="7" w:name="_Toc51835069"/>
      <w:bookmarkStart w:id="8" w:name="_Toc186958808"/>
      <w:bookmarkStart w:id="9" w:name="_Toc20204293"/>
      <w:bookmarkStart w:id="10" w:name="_Toc27894985"/>
      <w:bookmarkStart w:id="11" w:name="_Toc36192066"/>
      <w:bookmarkStart w:id="12" w:name="_Toc45193156"/>
      <w:bookmarkStart w:id="13" w:name="_Toc47592788"/>
      <w:bookmarkStart w:id="14" w:name="_Toc51834875"/>
      <w:bookmarkStart w:id="15" w:name="_Toc186960012"/>
      <w:bookmarkEnd w:id="0"/>
      <w:r w:rsidRPr="00140E21">
        <w:t>4.20.2</w:t>
      </w:r>
      <w:r w:rsidRPr="00140E21">
        <w:tab/>
        <w:t>UE Parameters Update via UDM Control Plane Procedure</w:t>
      </w:r>
      <w:bookmarkEnd w:id="1"/>
    </w:p>
    <w:bookmarkStart w:id="16" w:name="_MON_1693659292"/>
    <w:bookmarkEnd w:id="16"/>
    <w:p w14:paraId="6DD59E8B" w14:textId="77777777" w:rsidR="003770B3" w:rsidRDefault="003770B3" w:rsidP="003770B3">
      <w:pPr>
        <w:pStyle w:val="TH"/>
      </w:pPr>
      <w:r w:rsidRPr="0072691E">
        <w:object w:dxaOrig="9015" w:dyaOrig="7531" w14:anchorId="3E4A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309.3pt" o:ole="">
            <v:imagedata r:id="rId12" o:title="" croptop="5496f" cropbottom="5252f" cropright="-4101f"/>
          </v:shape>
          <o:OLEObject Type="Embed" ProgID="Visio.Drawing.11" ShapeID="_x0000_i1025" DrawAspect="Content" ObjectID="_1801923435" r:id="rId13"/>
        </w:object>
      </w:r>
    </w:p>
    <w:p w14:paraId="37303F32" w14:textId="77777777" w:rsidR="003770B3" w:rsidRPr="00140E21" w:rsidRDefault="003770B3" w:rsidP="003770B3">
      <w:pPr>
        <w:pStyle w:val="TF"/>
      </w:pPr>
      <w:bookmarkStart w:id="17" w:name="_CRFigure4_20_21"/>
      <w:r w:rsidRPr="00140E21">
        <w:t xml:space="preserve">Figure </w:t>
      </w:r>
      <w:bookmarkEnd w:id="17"/>
      <w:r w:rsidRPr="00140E21">
        <w:t>4.20.2-1: UE Parameters Update via UDM Control Plane Procedure</w:t>
      </w:r>
    </w:p>
    <w:p w14:paraId="50F52F04" w14:textId="77777777" w:rsidR="003770B3" w:rsidRDefault="003770B3" w:rsidP="003770B3">
      <w:pPr>
        <w:pStyle w:val="B1"/>
      </w:pPr>
      <w:r>
        <w:t>1.</w:t>
      </w:r>
      <w:r>
        <w:tab/>
        <w:t>UDM decides to perform UE parameter update.</w:t>
      </w:r>
    </w:p>
    <w:p w14:paraId="69197BBA" w14:textId="77777777" w:rsidR="003770B3" w:rsidRPr="00140E21" w:rsidRDefault="003770B3" w:rsidP="003770B3">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11AC6F28" w14:textId="77777777" w:rsidR="003770B3" w:rsidRPr="00140E21" w:rsidRDefault="003770B3" w:rsidP="003770B3">
      <w:pPr>
        <w:pStyle w:val="B2"/>
      </w:pPr>
      <w:r w:rsidRPr="00140E21">
        <w:t>-</w:t>
      </w:r>
      <w:r w:rsidRPr="00140E21">
        <w:tab/>
        <w:t>The updated parameters to be delivered to the UE</w:t>
      </w:r>
      <w:r>
        <w:t xml:space="preserve"> (see clause 4.20.1 for parameters possible to deliver)</w:t>
      </w:r>
      <w:r w:rsidRPr="00140E21">
        <w:t>.</w:t>
      </w:r>
    </w:p>
    <w:p w14:paraId="1F310A2E" w14:textId="77777777" w:rsidR="003770B3" w:rsidRPr="00140E21" w:rsidRDefault="003770B3" w:rsidP="003770B3">
      <w:pPr>
        <w:pStyle w:val="B2"/>
      </w:pPr>
      <w:r w:rsidRPr="00140E21">
        <w:t>-</w:t>
      </w:r>
      <w:r w:rsidRPr="00140E21">
        <w:tab/>
        <w:t>whether the UE needs to send an ack to the UDM.</w:t>
      </w:r>
    </w:p>
    <w:p w14:paraId="3760467A" w14:textId="77777777" w:rsidR="003770B3" w:rsidRPr="00140E21" w:rsidRDefault="003770B3" w:rsidP="003770B3">
      <w:pPr>
        <w:pStyle w:val="B2"/>
      </w:pPr>
      <w:r w:rsidRPr="00140E21">
        <w:t>-</w:t>
      </w:r>
      <w:r w:rsidRPr="00140E21">
        <w:tab/>
        <w:t>whether the UE needs to re-register after updating the data.</w:t>
      </w:r>
    </w:p>
    <w:p w14:paraId="037C7FE7" w14:textId="77777777" w:rsidR="003770B3" w:rsidRDefault="003770B3" w:rsidP="003770B3">
      <w:pPr>
        <w:pStyle w:val="B1"/>
      </w:pPr>
      <w:r>
        <w:tab/>
        <w:t>If the UE parameter update is performed due to "Routing Indicator update data" and the updated Routing Indicator value is not supported by the UDM where the AMF is currently registered, the UDM shall request the UE to re-register after updating the data.</w:t>
      </w:r>
    </w:p>
    <w:p w14:paraId="5A4382A1" w14:textId="77777777" w:rsidR="003770B3" w:rsidRDefault="003770B3" w:rsidP="003770B3">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6AF73FCA" w14:textId="77777777" w:rsidR="003770B3" w:rsidRDefault="003770B3" w:rsidP="003770B3">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2A571867" w14:textId="77777777" w:rsidR="003770B3" w:rsidRPr="00140E21" w:rsidRDefault="003770B3" w:rsidP="003770B3">
      <w:pPr>
        <w:pStyle w:val="B1"/>
      </w:pPr>
      <w:r>
        <w:lastRenderedPageBreak/>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p>
    <w:p w14:paraId="6A4FF02C" w14:textId="77777777" w:rsidR="003770B3" w:rsidRPr="00140E21" w:rsidRDefault="003770B3" w:rsidP="003770B3">
      <w:pPr>
        <w:pStyle w:val="B2"/>
      </w:pPr>
      <w:r w:rsidRPr="00140E21">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17BDB023" w14:textId="77777777" w:rsidR="003770B3" w:rsidRPr="00140E21" w:rsidRDefault="003770B3" w:rsidP="003770B3">
      <w:pPr>
        <w:pStyle w:val="B2"/>
      </w:pPr>
      <w:r w:rsidRPr="00140E21">
        <w:t>-</w:t>
      </w:r>
      <w:r w:rsidRPr="00140E21">
        <w:tab/>
        <w:t>If the security check on the UDM Update Data fails, the UE discards the contents of the UDM Update Data.</w:t>
      </w:r>
    </w:p>
    <w:p w14:paraId="631AF49F" w14:textId="77777777" w:rsidR="003770B3" w:rsidRPr="00140E21" w:rsidRDefault="003770B3" w:rsidP="003770B3">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1C2763A9" w14:textId="77777777" w:rsidR="003770B3" w:rsidRPr="00140E21" w:rsidRDefault="003770B3" w:rsidP="003770B3">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2E271373" w14:textId="77777777" w:rsidR="003770B3" w:rsidRDefault="003770B3" w:rsidP="003770B3">
      <w:pPr>
        <w:pStyle w:val="B1"/>
      </w:pPr>
      <w:r>
        <w:t>6a.</w:t>
      </w:r>
      <w:r>
        <w:tab/>
        <w:t xml:space="preserve">If the UE parameter update is performed due to "Routing Indicator update data", the updated Routing Indicator value is also supported by the UDM where the AMF is currently registered 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 to another AMF).</w:t>
      </w:r>
    </w:p>
    <w:p w14:paraId="2C220070" w14:textId="541AD1F8" w:rsidR="003770B3" w:rsidDel="00DF0CD2" w:rsidRDefault="003770B3" w:rsidP="003770B3">
      <w:pPr>
        <w:pStyle w:val="B1"/>
        <w:rPr>
          <w:del w:id="18" w:author="Ericsson_user" w:date="2025-02-07T22:33:00Z"/>
        </w:rPr>
      </w:pPr>
      <w:del w:id="19" w:author="Ericsson_user" w:date="2025-02-07T22:33:00Z">
        <w:r w:rsidDel="00DF0CD2">
          <w:tab/>
          <w:delText>The UDM shall also notify other NFs registered in UDM (i.e. SMF and SMSF) about the update of the Routing Indicator value assigned to the SUPI using the Nudm_SDM_Notification service operation.</w:delText>
        </w:r>
      </w:del>
    </w:p>
    <w:p w14:paraId="2F77A47A" w14:textId="77777777" w:rsidR="003770B3" w:rsidRPr="00140E21" w:rsidRDefault="003770B3" w:rsidP="003770B3">
      <w:pPr>
        <w:pStyle w:val="B1"/>
      </w:pPr>
      <w:r>
        <w:t>7</w:t>
      </w:r>
      <w:r w:rsidRPr="00140E21">
        <w:t>.</w:t>
      </w:r>
      <w:r w:rsidRPr="00140E21">
        <w:tab/>
        <w:t xml:space="preserve">If the UDM has requested the UE to re-register, the UE waits until it goes back to </w:t>
      </w:r>
      <w:r>
        <w:t>RRC_IDLE</w:t>
      </w:r>
      <w:r w:rsidRPr="00140E21">
        <w:t xml:space="preserve"> and initiates a Registration procedure as defined in TS</w:t>
      </w:r>
      <w:r>
        <w:t> </w:t>
      </w:r>
      <w:r w:rsidRPr="00140E21">
        <w:t>24.501</w:t>
      </w:r>
      <w:r>
        <w:t> </w:t>
      </w:r>
      <w:r w:rsidRPr="00140E21">
        <w:t>[25].</w:t>
      </w:r>
    </w:p>
    <w:p w14:paraId="465FA732" w14:textId="77777777" w:rsidR="003770B3" w:rsidRDefault="003770B3" w:rsidP="003770B3">
      <w:pPr>
        <w:jc w:val="center"/>
        <w:rPr>
          <w:noProof/>
          <w:color w:val="FF0000"/>
          <w:sz w:val="40"/>
          <w:szCs w:val="40"/>
        </w:rPr>
      </w:pPr>
      <w:r w:rsidRPr="00C66C47">
        <w:rPr>
          <w:noProof/>
          <w:color w:val="FF0000"/>
          <w:sz w:val="40"/>
          <w:szCs w:val="40"/>
        </w:rPr>
        <w:t xml:space="preserve">************** </w:t>
      </w:r>
      <w:r>
        <w:rPr>
          <w:noProof/>
          <w:color w:val="FF0000"/>
          <w:sz w:val="40"/>
          <w:szCs w:val="40"/>
        </w:rPr>
        <w:t>2</w:t>
      </w:r>
      <w:r>
        <w:rPr>
          <w:noProof/>
          <w:color w:val="FF0000"/>
          <w:sz w:val="40"/>
          <w:szCs w:val="40"/>
          <w:vertAlign w:val="superscript"/>
        </w:rPr>
        <w:t>nd</w:t>
      </w:r>
      <w:r w:rsidRPr="00C66C47">
        <w:rPr>
          <w:noProof/>
          <w:color w:val="FF0000"/>
          <w:sz w:val="40"/>
          <w:szCs w:val="40"/>
        </w:rPr>
        <w:t xml:space="preserve"> change **************</w:t>
      </w:r>
    </w:p>
    <w:p w14:paraId="2D7C490A" w14:textId="00E2A50D" w:rsidR="00204E7B" w:rsidRPr="00140E21" w:rsidRDefault="00204E7B" w:rsidP="00204E7B">
      <w:pPr>
        <w:pStyle w:val="Heading5"/>
        <w:rPr>
          <w:rFonts w:eastAsia="Malgun Gothic"/>
        </w:rPr>
      </w:pPr>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140AE25F" w14:textId="77777777" w:rsidR="00204E7B" w:rsidRPr="00140E21" w:rsidRDefault="00204E7B" w:rsidP="00204E7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09B12E8" w14:textId="77777777" w:rsidR="00204E7B" w:rsidRPr="00140E21" w:rsidRDefault="00204E7B" w:rsidP="00204E7B">
      <w:pPr>
        <w:pStyle w:val="TH"/>
        <w:rPr>
          <w:rFonts w:eastAsia="Malgun Gothic"/>
        </w:rPr>
      </w:pPr>
      <w:bookmarkStart w:id="20" w:name="_CRTable5_2_3_3_11"/>
      <w:r w:rsidRPr="00140E21">
        <w:rPr>
          <w:rFonts w:eastAsia="Malgun Gothic"/>
        </w:rPr>
        <w:lastRenderedPageBreak/>
        <w:t xml:space="preserve">Table </w:t>
      </w:r>
      <w:bookmarkEnd w:id="20"/>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04E7B" w:rsidRPr="00140E21" w14:paraId="0C882A60"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8311131" w14:textId="77777777" w:rsidR="00204E7B" w:rsidRPr="00140E21" w:rsidRDefault="00204E7B" w:rsidP="0063026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6D6682" w14:textId="77777777" w:rsidR="00204E7B" w:rsidRPr="00140E21" w:rsidRDefault="00204E7B" w:rsidP="006302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9026923" w14:textId="77777777" w:rsidR="00204E7B" w:rsidRPr="00140E21" w:rsidRDefault="00204E7B" w:rsidP="00630260">
            <w:pPr>
              <w:pStyle w:val="TAH"/>
              <w:rPr>
                <w:rFonts w:eastAsia="Malgun Gothic"/>
              </w:rPr>
            </w:pPr>
            <w:r w:rsidRPr="00140E21">
              <w:rPr>
                <w:rFonts w:eastAsia="Malgun Gothic"/>
              </w:rPr>
              <w:t>Description</w:t>
            </w:r>
          </w:p>
        </w:tc>
      </w:tr>
      <w:tr w:rsidR="00204E7B" w:rsidRPr="00140E21" w14:paraId="543B532A" w14:textId="77777777" w:rsidTr="006302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ECE635D" w14:textId="77777777" w:rsidR="00204E7B" w:rsidRPr="00140E21" w:rsidRDefault="00204E7B" w:rsidP="0063026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C6D35C" w14:textId="77777777" w:rsidR="00204E7B" w:rsidRPr="00140E21" w:rsidRDefault="00204E7B" w:rsidP="0063026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CA72B78" w14:textId="77777777" w:rsidR="00204E7B" w:rsidRPr="00140E21" w:rsidRDefault="00204E7B" w:rsidP="0063026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04E7B" w:rsidRPr="00140E21" w14:paraId="7F21957C"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2F2516C" w14:textId="77777777" w:rsidR="00204E7B" w:rsidRPr="00140E21" w:rsidRDefault="00204E7B" w:rsidP="0063026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52A4393" w14:textId="77777777" w:rsidR="00204E7B" w:rsidRPr="00140E21" w:rsidRDefault="00204E7B" w:rsidP="0063026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16F1FBE" w14:textId="77777777" w:rsidR="00204E7B" w:rsidRPr="00140E21" w:rsidRDefault="00204E7B" w:rsidP="00630260">
            <w:pPr>
              <w:pStyle w:val="TAL"/>
              <w:rPr>
                <w:rFonts w:eastAsia="Malgun Gothic"/>
              </w:rPr>
            </w:pPr>
            <w:r w:rsidRPr="00140E21">
              <w:rPr>
                <w:rFonts w:eastAsia="Malgun Gothic"/>
              </w:rPr>
              <w:t>List of the subscribed internal group(s) that the UE belongs to.</w:t>
            </w:r>
          </w:p>
        </w:tc>
      </w:tr>
      <w:tr w:rsidR="00204E7B" w:rsidRPr="00140E21" w14:paraId="1D4DC82C"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670B19B"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A4F03" w14:textId="77777777" w:rsidR="00204E7B" w:rsidRPr="00140E21" w:rsidRDefault="00204E7B" w:rsidP="0063026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F961FC6" w14:textId="77777777" w:rsidR="00204E7B" w:rsidRPr="00140E21" w:rsidRDefault="00204E7B" w:rsidP="0063026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04E7B" w:rsidRPr="00140E21" w14:paraId="16B5BF95"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C050046"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8516C" w14:textId="77777777" w:rsidR="00204E7B" w:rsidRPr="00140E21" w:rsidRDefault="00204E7B" w:rsidP="0063026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9888DD3" w14:textId="77777777" w:rsidR="00204E7B" w:rsidRPr="00140E21" w:rsidRDefault="00204E7B" w:rsidP="0063026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04E7B" w:rsidRPr="00140E21" w14:paraId="1EA6F11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5836822"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EB240" w14:textId="77777777" w:rsidR="00204E7B" w:rsidRPr="00140E21" w:rsidRDefault="00204E7B" w:rsidP="0063026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949092E" w14:textId="77777777" w:rsidR="00204E7B" w:rsidRDefault="00204E7B" w:rsidP="0063026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1F211EF" w14:textId="77777777" w:rsidR="00204E7B" w:rsidRPr="00140E21" w:rsidRDefault="00204E7B" w:rsidP="0063026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204E7B" w:rsidRPr="00140E21" w14:paraId="488CF894"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57ADA98"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09C49" w14:textId="77777777" w:rsidR="00204E7B" w:rsidRPr="00140E21" w:rsidRDefault="00204E7B" w:rsidP="0063026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1876A8" w14:textId="77777777" w:rsidR="00204E7B" w:rsidRPr="00140E21" w:rsidRDefault="00204E7B" w:rsidP="0063026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04E7B" w:rsidRPr="00140E21" w14:paraId="09B9F18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3290EAB"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4AC35" w14:textId="77777777" w:rsidR="00204E7B" w:rsidRPr="00140E21" w:rsidRDefault="00204E7B" w:rsidP="00630260">
            <w:pPr>
              <w:pStyle w:val="TAL"/>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EEF5148" w14:textId="77777777" w:rsidR="00204E7B" w:rsidRDefault="00204E7B" w:rsidP="00630260">
            <w:pPr>
              <w:pStyle w:val="TAL"/>
              <w:rPr>
                <w:rFonts w:eastAsia="Malgun Gothic"/>
              </w:rPr>
            </w:pPr>
            <w:r>
              <w:rPr>
                <w:rFonts w:eastAsia="Malgun Gothic"/>
              </w:rPr>
              <w:t>Includes:</w:t>
            </w:r>
          </w:p>
          <w:p w14:paraId="4E0E23CD" w14:textId="77777777" w:rsidR="00204E7B" w:rsidRDefault="00204E7B" w:rsidP="00630260">
            <w:pPr>
              <w:pStyle w:val="TAL"/>
              <w:ind w:left="318" w:hanging="318"/>
              <w:rPr>
                <w:rFonts w:eastAsia="Malgun Gothic"/>
              </w:rPr>
            </w:pPr>
            <w:bookmarkStart w:id="21" w:name="_PERM_MCCTEMPBM_CRPT57010010___2"/>
            <w:r>
              <w:rPr>
                <w:rFonts w:eastAsia="Malgun Gothic"/>
              </w:rPr>
              <w:t>-</w:t>
            </w:r>
            <w:r>
              <w:rPr>
                <w:rFonts w:eastAsia="Malgun Gothic"/>
              </w:rPr>
              <w:tab/>
              <w:t>indication the S-NSSAI is on demand; and</w:t>
            </w:r>
          </w:p>
          <w:p w14:paraId="0F8057DA" w14:textId="77777777" w:rsidR="00204E7B" w:rsidRDefault="00204E7B" w:rsidP="00630260">
            <w:pPr>
              <w:pStyle w:val="TAL"/>
              <w:ind w:left="318" w:hanging="318"/>
              <w:rPr>
                <w:rFonts w:eastAsia="Malgun Gothic"/>
              </w:rPr>
            </w:pPr>
            <w:r>
              <w:rPr>
                <w:rFonts w:eastAsia="Malgun Gothic"/>
              </w:rPr>
              <w:t>-</w:t>
            </w:r>
            <w:r>
              <w:rPr>
                <w:rFonts w:eastAsia="Malgun Gothic"/>
              </w:rPr>
              <w:tab/>
              <w:t>slice deregistration inactivity timer value.</w:t>
            </w:r>
          </w:p>
          <w:bookmarkEnd w:id="21"/>
          <w:p w14:paraId="49B6FAA5" w14:textId="77777777" w:rsidR="00204E7B" w:rsidRDefault="00204E7B" w:rsidP="00630260">
            <w:pPr>
              <w:pStyle w:val="TAL"/>
              <w:rPr>
                <w:rFonts w:eastAsia="Malgun Gothic"/>
              </w:rPr>
            </w:pPr>
            <w:r>
              <w:rPr>
                <w:rFonts w:eastAsia="Malgun Gothic"/>
              </w:rPr>
              <w:t>The AMF uses this information as described in clause 5.15.15 of TS 23.501 [2].</w:t>
            </w:r>
          </w:p>
          <w:p w14:paraId="0BBA6B7A" w14:textId="77777777" w:rsidR="00204E7B" w:rsidRPr="00140E21" w:rsidRDefault="00204E7B" w:rsidP="00630260">
            <w:pPr>
              <w:pStyle w:val="TAL"/>
              <w:rPr>
                <w:rFonts w:eastAsia="Malgun Gothic"/>
              </w:rPr>
            </w:pPr>
            <w:r>
              <w:rPr>
                <w:rFonts w:eastAsia="Malgun Gothic"/>
              </w:rPr>
              <w:t>(NOTE 22)</w:t>
            </w:r>
          </w:p>
        </w:tc>
      </w:tr>
      <w:tr w:rsidR="00204E7B" w:rsidRPr="00140E21" w14:paraId="0FF6EC2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D728E99"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547EA" w14:textId="77777777" w:rsidR="00204E7B" w:rsidRPr="00140E21" w:rsidRDefault="00204E7B" w:rsidP="0063026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734CF07" w14:textId="77777777" w:rsidR="00204E7B" w:rsidRPr="00140E21" w:rsidRDefault="00204E7B" w:rsidP="00630260">
            <w:pPr>
              <w:pStyle w:val="TAL"/>
              <w:rPr>
                <w:rFonts w:eastAsia="Malgun Gothic"/>
              </w:rPr>
            </w:pPr>
            <w:r>
              <w:rPr>
                <w:rFonts w:eastAsia="Malgun Gothic"/>
              </w:rPr>
              <w:t>The Subscribed S-NSSAIs marked as subject to NSSAA. When present, the GPSI list shall include at least one GPSI.</w:t>
            </w:r>
          </w:p>
        </w:tc>
      </w:tr>
      <w:tr w:rsidR="00204E7B" w:rsidRPr="00140E21" w14:paraId="7E0A52D4"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ECD646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0FEDB" w14:textId="77777777" w:rsidR="00204E7B" w:rsidRPr="00140E21" w:rsidRDefault="00204E7B" w:rsidP="0063026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D8E100A" w14:textId="77777777" w:rsidR="00204E7B" w:rsidRPr="00140E21" w:rsidRDefault="00204E7B" w:rsidP="0063026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04E7B" w:rsidRPr="00140E21" w14:paraId="1D55D723"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D189150"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BA578" w14:textId="77777777" w:rsidR="00204E7B" w:rsidRPr="00140E21" w:rsidRDefault="00204E7B" w:rsidP="00630260">
            <w:pPr>
              <w:pStyle w:val="TAL"/>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257CCBB" w14:textId="77777777" w:rsidR="00204E7B" w:rsidRPr="00140E21" w:rsidRDefault="00204E7B" w:rsidP="00630260">
            <w:pPr>
              <w:pStyle w:val="TAL"/>
              <w:rPr>
                <w:rFonts w:eastAsia="Malgun Gothic"/>
              </w:rPr>
            </w:pPr>
            <w:r>
              <w:rPr>
                <w:rFonts w:eastAsia="Malgun Gothic"/>
              </w:rPr>
              <w:t>Optionally, if the Subscribed S-NSSAI is temporarily available network slice, one validity time is associated with this S-NSSAI.</w:t>
            </w:r>
          </w:p>
        </w:tc>
      </w:tr>
      <w:tr w:rsidR="00204E7B" w:rsidRPr="00140E21" w14:paraId="6E582D85"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12B0BD9"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224CC" w14:textId="77777777" w:rsidR="00204E7B" w:rsidRPr="00140E21" w:rsidRDefault="00204E7B" w:rsidP="0063026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4FAA352" w14:textId="77777777" w:rsidR="00204E7B" w:rsidRPr="00140E21" w:rsidRDefault="00204E7B" w:rsidP="0063026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04E7B" w:rsidRPr="00140E21" w14:paraId="69529F00"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7D7320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6901B" w14:textId="77777777" w:rsidR="00204E7B" w:rsidRPr="00140E21" w:rsidRDefault="00204E7B" w:rsidP="0063026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1F32EAF" w14:textId="77777777" w:rsidR="00204E7B" w:rsidRPr="00140E21" w:rsidRDefault="00204E7B" w:rsidP="0063026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04E7B" w:rsidRPr="00140E21" w14:paraId="550935D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1AAC262"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FEBFD" w14:textId="77777777" w:rsidR="00204E7B" w:rsidRPr="00140E21" w:rsidRDefault="00204E7B" w:rsidP="0063026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53D2034" w14:textId="77777777" w:rsidR="00204E7B" w:rsidRPr="00140E21" w:rsidRDefault="00204E7B" w:rsidP="00630260">
            <w:pPr>
              <w:pStyle w:val="TAL"/>
              <w:rPr>
                <w:rFonts w:eastAsia="Malgun Gothic"/>
              </w:rPr>
            </w:pPr>
            <w:r w:rsidRPr="00140E21">
              <w:rPr>
                <w:rFonts w:eastAsia="Malgun Gothic"/>
              </w:rPr>
              <w:t>Defines areas in which the UE is not permitted to initiate any communication with the network.</w:t>
            </w:r>
          </w:p>
        </w:tc>
      </w:tr>
      <w:tr w:rsidR="00204E7B" w:rsidRPr="00140E21" w14:paraId="1D653DF0"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D62855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24275" w14:textId="77777777" w:rsidR="00204E7B" w:rsidRPr="00140E21" w:rsidRDefault="00204E7B" w:rsidP="0063026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6DC52E8" w14:textId="77777777" w:rsidR="00204E7B" w:rsidRPr="00140E21" w:rsidRDefault="00204E7B" w:rsidP="0063026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04E7B" w:rsidRPr="00140E21" w14:paraId="54A92443"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005E7BE"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84FC6" w14:textId="77777777" w:rsidR="00204E7B" w:rsidRPr="00140E21" w:rsidRDefault="00204E7B" w:rsidP="0063026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7391A0D" w14:textId="77777777" w:rsidR="00204E7B" w:rsidRPr="00140E21" w:rsidRDefault="00204E7B" w:rsidP="00630260">
            <w:pPr>
              <w:pStyle w:val="TAL"/>
              <w:rPr>
                <w:rFonts w:eastAsia="Malgun Gothic"/>
              </w:rPr>
            </w:pPr>
            <w:r w:rsidRPr="00140E21">
              <w:rPr>
                <w:rFonts w:eastAsia="Malgun Gothic"/>
              </w:rPr>
              <w:t>Defines whether UE is allowed to connect to 5GC and/or EPC for this PLMN.</w:t>
            </w:r>
          </w:p>
        </w:tc>
      </w:tr>
      <w:tr w:rsidR="00204E7B" w:rsidRPr="00140E21" w14:paraId="5A2AC77C"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7E0F960"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BCC51" w14:textId="77777777" w:rsidR="00204E7B" w:rsidRPr="00140E21" w:rsidRDefault="00204E7B" w:rsidP="0063026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169FD65" w14:textId="77777777" w:rsidR="00204E7B" w:rsidRPr="00140E21" w:rsidRDefault="00204E7B" w:rsidP="0063026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204E7B" w:rsidRPr="00140E21" w14:paraId="3AD75909"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633B7F1"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459F6" w14:textId="77777777" w:rsidR="00204E7B" w:rsidRPr="00140E21" w:rsidRDefault="00204E7B" w:rsidP="0063026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29C222A" w14:textId="77777777" w:rsidR="00204E7B" w:rsidRPr="00140E21" w:rsidRDefault="00204E7B" w:rsidP="00630260">
            <w:pPr>
              <w:pStyle w:val="TAL"/>
              <w:rPr>
                <w:rFonts w:eastAsia="Malgun Gothic"/>
              </w:rPr>
            </w:pPr>
            <w:r>
              <w:rPr>
                <w:rFonts w:eastAsia="Malgun Gothic"/>
              </w:rPr>
              <w:t>When present, indicates to the serving AMF that the CAG information in the subscription data changed and the UE must be updated.</w:t>
            </w:r>
          </w:p>
        </w:tc>
      </w:tr>
      <w:tr w:rsidR="00204E7B" w:rsidRPr="00140E21" w14:paraId="3D4BBE1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27F7573"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9C30D" w14:textId="77777777" w:rsidR="00204E7B" w:rsidRPr="00140E21" w:rsidRDefault="00204E7B" w:rsidP="0063026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4C9061" w14:textId="77777777" w:rsidR="00204E7B" w:rsidRPr="00140E21" w:rsidRDefault="00204E7B" w:rsidP="00630260">
            <w:pPr>
              <w:pStyle w:val="TAL"/>
              <w:rPr>
                <w:rFonts w:eastAsia="Malgun Gothic"/>
              </w:rPr>
            </w:pPr>
            <w:r w:rsidRPr="00140E21">
              <w:rPr>
                <w:rFonts w:eastAsia="Malgun Gothic"/>
              </w:rPr>
              <w:t>An index to specific RRM configuration in the NG-RAN.</w:t>
            </w:r>
          </w:p>
        </w:tc>
      </w:tr>
      <w:tr w:rsidR="00204E7B" w:rsidRPr="00140E21" w14:paraId="3B0A3945"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DC864EE"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4B982" w14:textId="77777777" w:rsidR="00204E7B" w:rsidRPr="00140E21" w:rsidRDefault="00204E7B" w:rsidP="0063026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ADD68CD" w14:textId="77777777" w:rsidR="00204E7B" w:rsidRPr="00140E21" w:rsidRDefault="00204E7B" w:rsidP="0063026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04E7B" w:rsidRPr="00140E21" w14:paraId="050B384A"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243D9C5"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61BE7" w14:textId="77777777" w:rsidR="00204E7B" w:rsidRPr="00140E21" w:rsidRDefault="00204E7B" w:rsidP="0063026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56955BF" w14:textId="77777777" w:rsidR="00204E7B" w:rsidRPr="00140E21" w:rsidRDefault="00204E7B" w:rsidP="00630260">
            <w:pPr>
              <w:pStyle w:val="TAL"/>
              <w:rPr>
                <w:rFonts w:eastAsia="Malgun Gothic"/>
              </w:rPr>
            </w:pPr>
            <w:r>
              <w:rPr>
                <w:rFonts w:eastAsia="Malgun Gothic"/>
              </w:rPr>
              <w:t>Indicates a subscribed active time value, which may be influenced by e.g. network configuration parameter as specified in clause 4.15.6.3a.</w:t>
            </w:r>
          </w:p>
        </w:tc>
      </w:tr>
      <w:tr w:rsidR="00204E7B" w:rsidRPr="00140E21" w14:paraId="698933F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A7B0F5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07D5F0" w14:textId="77777777" w:rsidR="00204E7B" w:rsidRPr="00140E21" w:rsidRDefault="00204E7B" w:rsidP="0063026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DA762E2" w14:textId="77777777" w:rsidR="00204E7B" w:rsidRPr="00140E21" w:rsidRDefault="00204E7B" w:rsidP="0063026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04E7B" w:rsidRPr="00140E21" w14:paraId="7CB7A7DA"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F9B8FF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E5BD5" w14:textId="77777777" w:rsidR="00204E7B" w:rsidRPr="00140E21" w:rsidRDefault="00204E7B" w:rsidP="0063026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C45CC33" w14:textId="77777777" w:rsidR="00204E7B" w:rsidRPr="00140E21" w:rsidRDefault="00204E7B" w:rsidP="0063026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04E7B" w:rsidRPr="00140E21" w14:paraId="21B969A5"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CAF428B"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89B25" w14:textId="77777777" w:rsidR="00204E7B" w:rsidRPr="00140E21" w:rsidRDefault="00204E7B" w:rsidP="0063026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84D3AD" w14:textId="77777777" w:rsidR="00204E7B" w:rsidRPr="00140E21" w:rsidRDefault="00204E7B" w:rsidP="00630260">
            <w:pPr>
              <w:pStyle w:val="TAL"/>
              <w:rPr>
                <w:rFonts w:eastAsia="Malgun Gothic"/>
              </w:rPr>
            </w:pPr>
            <w:r w:rsidRPr="00140E21">
              <w:rPr>
                <w:rFonts w:eastAsia="Malgun Gothic"/>
              </w:rPr>
              <w:t>Information on expected UE movement and communication characteristics. See clause 4.15.6.3</w:t>
            </w:r>
          </w:p>
        </w:tc>
      </w:tr>
      <w:tr w:rsidR="00204E7B" w:rsidRPr="00140E21" w14:paraId="3AA1A3FF"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116919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C45F7" w14:textId="77777777" w:rsidR="00204E7B" w:rsidRPr="00140E21" w:rsidRDefault="00204E7B" w:rsidP="0063026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274F516" w14:textId="77777777" w:rsidR="00204E7B" w:rsidRPr="00140E21" w:rsidRDefault="00204E7B" w:rsidP="0063026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BEB3D75" w14:textId="77777777" w:rsidR="00204E7B" w:rsidRPr="00140E21" w:rsidRDefault="00204E7B" w:rsidP="0063026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04E7B" w:rsidRPr="00140E21" w14:paraId="58FC41F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61D361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10300" w14:textId="77777777" w:rsidR="00204E7B" w:rsidRPr="00140E21" w:rsidRDefault="00204E7B" w:rsidP="0063026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CCC707" w14:textId="77777777" w:rsidR="00204E7B" w:rsidRPr="00140E21" w:rsidRDefault="00204E7B" w:rsidP="0063026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204E7B" w:rsidRPr="00140E21" w14:paraId="0430FA42"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07A91B1"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3416A8" w14:textId="77777777" w:rsidR="00204E7B" w:rsidRPr="00140E21" w:rsidRDefault="00204E7B" w:rsidP="0063026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E55FF53" w14:textId="77777777" w:rsidR="00204E7B" w:rsidRPr="00140E21" w:rsidRDefault="00204E7B" w:rsidP="0063026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204E7B" w:rsidRPr="00140E21" w14:paraId="3F94E461"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5FD670D"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75CF3" w14:textId="77777777" w:rsidR="00204E7B" w:rsidRPr="00140E21" w:rsidRDefault="00204E7B" w:rsidP="0063026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965C074" w14:textId="77777777" w:rsidR="00204E7B" w:rsidRPr="00140E21" w:rsidRDefault="00204E7B" w:rsidP="0063026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04E7B" w:rsidRPr="00140E21" w14:paraId="574F0275"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4E0A2698"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76863" w14:textId="77777777" w:rsidR="00204E7B" w:rsidRPr="00140E21" w:rsidRDefault="00204E7B" w:rsidP="0063026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DEC8FA1" w14:textId="77777777" w:rsidR="00204E7B" w:rsidRPr="00140E21" w:rsidRDefault="00204E7B" w:rsidP="00630260">
            <w:pPr>
              <w:pStyle w:val="TAL"/>
              <w:rPr>
                <w:rFonts w:eastAsia="Malgun Gothic"/>
              </w:rPr>
            </w:pPr>
            <w:r>
              <w:rPr>
                <w:rFonts w:eastAsia="Malgun Gothic"/>
              </w:rPr>
              <w:t>Indicates the AMF to provide the UE with the full set of subscribed S-NSSAIs even if they do not share a common NSSRG.</w:t>
            </w:r>
          </w:p>
        </w:tc>
      </w:tr>
      <w:tr w:rsidR="00204E7B" w:rsidRPr="00140E21" w14:paraId="2AEE1A56"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D1E1CB9"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08CFE" w14:textId="77777777" w:rsidR="00204E7B" w:rsidRPr="00140E21" w:rsidRDefault="00204E7B" w:rsidP="0063026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26DD76B" w14:textId="77777777" w:rsidR="00204E7B" w:rsidRPr="00140E21" w:rsidRDefault="00204E7B" w:rsidP="00630260">
            <w:pPr>
              <w:pStyle w:val="TAL"/>
              <w:rPr>
                <w:rFonts w:eastAsia="Malgun Gothic"/>
              </w:rPr>
            </w:pPr>
            <w:r w:rsidRPr="00140E21">
              <w:rPr>
                <w:rFonts w:eastAsia="Malgun Gothic"/>
              </w:rPr>
              <w:t>Trace requirements about a UE (e.g. trace reference, address of the Trace Collection Entity, etc.) is defined in TS 32.421 [39].</w:t>
            </w:r>
          </w:p>
        </w:tc>
      </w:tr>
      <w:tr w:rsidR="00204E7B" w:rsidRPr="00140E21" w14:paraId="7376093D"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B750F6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C2102" w14:textId="77777777" w:rsidR="00204E7B" w:rsidRPr="00140E21" w:rsidRDefault="00204E7B" w:rsidP="0063026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BEB0D9D" w14:textId="77777777" w:rsidR="00204E7B" w:rsidRPr="00140E21" w:rsidRDefault="00204E7B" w:rsidP="0063026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04E7B" w:rsidRPr="00140E21" w14:paraId="54ADCAA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24D54C3"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96A06" w14:textId="77777777" w:rsidR="00204E7B" w:rsidRPr="00140E21" w:rsidRDefault="00204E7B" w:rsidP="0063026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3252FF6" w14:textId="77777777" w:rsidR="00204E7B" w:rsidRPr="00140E21" w:rsidRDefault="00204E7B" w:rsidP="0063026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04E7B" w:rsidRPr="00140E21" w14:paraId="2F76C32F"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A44642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2ECD5" w14:textId="77777777" w:rsidR="00204E7B" w:rsidRPr="00140E21" w:rsidRDefault="00204E7B" w:rsidP="006302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0477D9" w14:textId="77777777" w:rsidR="00204E7B" w:rsidRPr="00140E21" w:rsidRDefault="00204E7B" w:rsidP="0063026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04E7B" w:rsidRPr="00140E21" w14:paraId="1EDA5AC0"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A2AA595"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F3838" w14:textId="77777777" w:rsidR="00204E7B" w:rsidRPr="00140E21" w:rsidRDefault="00204E7B" w:rsidP="00630260">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35BC962F" w14:textId="77777777" w:rsidR="00204E7B" w:rsidRPr="00140E21" w:rsidRDefault="00204E7B" w:rsidP="00630260">
            <w:pPr>
              <w:pStyle w:val="TAL"/>
              <w:rPr>
                <w:rFonts w:eastAsia="Malgun Gothic"/>
              </w:rPr>
            </w:pPr>
            <w:r>
              <w:rPr>
                <w:rFonts w:eastAsia="Malgun Gothic"/>
              </w:rPr>
              <w:t>List of Tracking Areas configured per DNN and S-NSSAI within which UE is permitted to initiate Service Request or SM signalling.</w:t>
            </w:r>
          </w:p>
        </w:tc>
      </w:tr>
      <w:tr w:rsidR="00204E7B" w:rsidRPr="00140E21" w14:paraId="13410044"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9D82AC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DE285" w14:textId="77777777" w:rsidR="00204E7B" w:rsidRPr="00140E21" w:rsidRDefault="00204E7B" w:rsidP="0063026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517D412" w14:textId="77777777" w:rsidR="00204E7B" w:rsidRPr="00140E21" w:rsidRDefault="00204E7B" w:rsidP="0063026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E2F8285" w14:textId="77777777" w:rsidR="00204E7B" w:rsidRPr="00140E21" w:rsidRDefault="00204E7B" w:rsidP="00630260">
            <w:pPr>
              <w:pStyle w:val="TAL"/>
              <w:rPr>
                <w:rFonts w:eastAsia="Malgun Gothic"/>
              </w:rPr>
            </w:pPr>
          </w:p>
          <w:p w14:paraId="1FAEE2D6" w14:textId="77777777" w:rsidR="00204E7B" w:rsidRPr="00140E21" w:rsidRDefault="00204E7B" w:rsidP="0063026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04E7B" w:rsidRPr="00140E21" w14:paraId="202D1539"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FB3DFFC"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4919F" w14:textId="77777777" w:rsidR="00204E7B" w:rsidRPr="00140E21" w:rsidRDefault="00204E7B" w:rsidP="0063026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E73811E" w14:textId="77777777" w:rsidR="00204E7B" w:rsidRPr="00140E21" w:rsidRDefault="00204E7B" w:rsidP="00630260">
            <w:pPr>
              <w:pStyle w:val="TAL"/>
              <w:rPr>
                <w:rFonts w:eastAsia="Malgun Gothic"/>
              </w:rPr>
            </w:pPr>
            <w:r w:rsidRPr="00140E21">
              <w:rPr>
                <w:rFonts w:eastAsia="Malgun Gothic"/>
              </w:rPr>
              <w:t>Numerical value used by the NG-RAN to prioritise between UEs accessing via NB-IoT.</w:t>
            </w:r>
          </w:p>
        </w:tc>
      </w:tr>
      <w:tr w:rsidR="00204E7B" w:rsidRPr="00140E21" w14:paraId="2751FABA"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C93DD75"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A3C2B8" w14:textId="77777777" w:rsidR="00204E7B" w:rsidRPr="00140E21" w:rsidRDefault="00204E7B" w:rsidP="0063026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71F85D" w14:textId="77777777" w:rsidR="00204E7B" w:rsidRPr="00140E21" w:rsidRDefault="00204E7B" w:rsidP="0063026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04E7B" w:rsidRPr="00140E21" w14:paraId="5C6EB703"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F0C7D7A"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3664DE" w14:textId="77777777" w:rsidR="00204E7B" w:rsidRPr="00140E21" w:rsidRDefault="00204E7B" w:rsidP="0063026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C897A7" w14:textId="77777777" w:rsidR="00204E7B" w:rsidRPr="00140E21" w:rsidRDefault="00204E7B" w:rsidP="00630260">
            <w:pPr>
              <w:pStyle w:val="TAL"/>
              <w:rPr>
                <w:rFonts w:eastAsia="Malgun Gothic"/>
              </w:rPr>
            </w:pPr>
            <w:r>
              <w:rPr>
                <w:rFonts w:eastAsia="Malgun Gothic"/>
              </w:rPr>
              <w:t>Indicates whether Enhanced Coverage for NB-IoT UEs is restricted or not.</w:t>
            </w:r>
          </w:p>
        </w:tc>
      </w:tr>
      <w:tr w:rsidR="00204E7B" w:rsidRPr="00140E21" w14:paraId="77BA37B0"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E6FC3A9"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1EE81" w14:textId="77777777" w:rsidR="00204E7B" w:rsidRDefault="00204E7B" w:rsidP="0063026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517A8FA" w14:textId="77777777" w:rsidR="00204E7B" w:rsidRDefault="00204E7B" w:rsidP="00630260">
            <w:pPr>
              <w:pStyle w:val="TAL"/>
              <w:rPr>
                <w:rFonts w:eastAsia="Malgun Gothic"/>
              </w:rPr>
            </w:pPr>
            <w:r>
              <w:rPr>
                <w:rFonts w:eastAsia="Malgun Gothic"/>
              </w:rPr>
              <w:t>Indicates that the subscriber is allowed for IAB-operation as specified in clause 5.35.2 of TS 23.501 [2].</w:t>
            </w:r>
          </w:p>
        </w:tc>
      </w:tr>
      <w:tr w:rsidR="00204E7B" w:rsidRPr="00140E21" w14:paraId="12DD5919"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DF755F8"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A9EED3" w14:textId="77777777" w:rsidR="00204E7B" w:rsidRDefault="00204E7B" w:rsidP="0063026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63BE56E" w14:textId="77777777" w:rsidR="00204E7B" w:rsidRDefault="00204E7B" w:rsidP="00630260">
            <w:pPr>
              <w:pStyle w:val="TAL"/>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04E7B" w:rsidRPr="00140E21" w14:paraId="2C1AF6DE"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0AFC708"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36B88" w14:textId="77777777" w:rsidR="00204E7B" w:rsidRDefault="00204E7B" w:rsidP="006302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0F0E9EB" w14:textId="77777777" w:rsidR="00204E7B" w:rsidRDefault="00204E7B" w:rsidP="00630260">
            <w:pPr>
              <w:pStyle w:val="TAL"/>
              <w:rPr>
                <w:rFonts w:eastAsia="Malgun Gothic"/>
              </w:rPr>
            </w:pPr>
            <w:r>
              <w:rPr>
                <w:rFonts w:eastAsia="Malgun Gothic"/>
              </w:rPr>
              <w:t>It contains the Charging Characteristics as defined in Annex A of TS 32.256 [71].</w:t>
            </w:r>
          </w:p>
          <w:p w14:paraId="554AA7FA" w14:textId="77777777" w:rsidR="00204E7B" w:rsidRDefault="00204E7B" w:rsidP="00630260">
            <w:pPr>
              <w:pStyle w:val="TAL"/>
              <w:rPr>
                <w:rFonts w:eastAsia="Malgun Gothic"/>
              </w:rPr>
            </w:pPr>
            <w:r>
              <w:rPr>
                <w:rFonts w:eastAsia="Malgun Gothic"/>
              </w:rPr>
              <w:t>This information, when provided, shall override any corresponding predefined information at the AMF.</w:t>
            </w:r>
          </w:p>
        </w:tc>
      </w:tr>
      <w:tr w:rsidR="00204E7B" w:rsidRPr="00140E21" w14:paraId="7706EB0D"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17D5C58"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C7090" w14:textId="77777777" w:rsidR="00204E7B" w:rsidRDefault="00204E7B" w:rsidP="0063026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C8720EC" w14:textId="77777777" w:rsidR="00204E7B" w:rsidRDefault="00204E7B" w:rsidP="00630260">
            <w:pPr>
              <w:pStyle w:val="TAL"/>
              <w:rPr>
                <w:rFonts w:eastAsia="Malgun Gothic"/>
              </w:rPr>
            </w:pPr>
            <w:r>
              <w:rPr>
                <w:rFonts w:eastAsia="Malgun Gothic"/>
              </w:rPr>
              <w:t>Indicates a subscribed extended idle mode DRX cycle length value.</w:t>
            </w:r>
          </w:p>
        </w:tc>
      </w:tr>
      <w:tr w:rsidR="00204E7B" w:rsidRPr="00140E21" w14:paraId="296E026E"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F745273"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8BE204" w14:textId="77777777" w:rsidR="00204E7B" w:rsidRDefault="00204E7B" w:rsidP="0063026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D6A7DEE" w14:textId="77777777" w:rsidR="00204E7B" w:rsidRDefault="00204E7B" w:rsidP="0063026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04E7B" w:rsidRPr="00140E21" w14:paraId="062693D3"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C60103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C3C5F" w14:textId="77777777" w:rsidR="00204E7B" w:rsidRDefault="00204E7B" w:rsidP="0063026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984C92D" w14:textId="77777777" w:rsidR="00204E7B" w:rsidRDefault="00204E7B" w:rsidP="00630260">
            <w:pPr>
              <w:pStyle w:val="TAL"/>
              <w:rPr>
                <w:rFonts w:eastAsia="Malgun Gothic"/>
              </w:rPr>
            </w:pPr>
            <w:r>
              <w:rPr>
                <w:rFonts w:eastAsia="Malgun Gothic"/>
              </w:rPr>
              <w:t>Aerial UE Subscription Information. It contains an Indication on whether Aerial service for the UE is allowed or not.</w:t>
            </w:r>
          </w:p>
        </w:tc>
      </w:tr>
      <w:tr w:rsidR="00204E7B" w:rsidRPr="00140E21" w14:paraId="3B8A2F5F"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101BC4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0B33B" w14:textId="77777777" w:rsidR="00204E7B" w:rsidRDefault="00204E7B" w:rsidP="0063026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208A431" w14:textId="77777777" w:rsidR="00204E7B" w:rsidRDefault="00204E7B" w:rsidP="0063026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08FC9C3" w14:textId="77777777" w:rsidR="00204E7B" w:rsidRDefault="00204E7B" w:rsidP="00630260">
            <w:pPr>
              <w:pStyle w:val="TAL"/>
              <w:rPr>
                <w:rFonts w:eastAsia="Malgun Gothic"/>
              </w:rPr>
            </w:pPr>
          </w:p>
          <w:p w14:paraId="173C0F24" w14:textId="77777777" w:rsidR="00204E7B" w:rsidRDefault="00204E7B" w:rsidP="00630260">
            <w:pPr>
              <w:pStyle w:val="TAL"/>
              <w:rPr>
                <w:rFonts w:eastAsia="Malgun Gothic"/>
              </w:rPr>
            </w:pPr>
            <w:r>
              <w:rPr>
                <w:rFonts w:eastAsia="Malgun Gothic"/>
              </w:rPr>
              <w:t>Optionally includes an Uu time synchronization error budget.</w:t>
            </w:r>
          </w:p>
          <w:p w14:paraId="761D8E9F" w14:textId="77777777" w:rsidR="00204E7B" w:rsidRDefault="00204E7B" w:rsidP="00630260">
            <w:pPr>
              <w:pStyle w:val="TAL"/>
              <w:rPr>
                <w:rFonts w:eastAsia="Malgun Gothic"/>
              </w:rPr>
            </w:pPr>
          </w:p>
          <w:p w14:paraId="66F572F4" w14:textId="77777777" w:rsidR="00204E7B" w:rsidRDefault="00204E7B" w:rsidP="0063026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7147EAF5" w14:textId="77777777" w:rsidR="00204E7B" w:rsidRDefault="00204E7B" w:rsidP="00630260">
            <w:pPr>
              <w:pStyle w:val="TAL"/>
              <w:rPr>
                <w:rFonts w:eastAsia="Malgun Gothic"/>
              </w:rPr>
            </w:pPr>
          </w:p>
          <w:p w14:paraId="6F0D9D8E" w14:textId="77777777" w:rsidR="00204E7B" w:rsidRDefault="00204E7B" w:rsidP="0063026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6247CB" w14:textId="77777777" w:rsidR="00204E7B" w:rsidRDefault="00204E7B" w:rsidP="00630260">
            <w:pPr>
              <w:pStyle w:val="TAL"/>
              <w:rPr>
                <w:rFonts w:eastAsia="Malgun Gothic"/>
              </w:rPr>
            </w:pPr>
          </w:p>
          <w:p w14:paraId="6D6936A5" w14:textId="77777777" w:rsidR="00204E7B" w:rsidRDefault="00204E7B" w:rsidP="0063026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8625A8A" w14:textId="77777777" w:rsidR="00204E7B" w:rsidRDefault="00204E7B" w:rsidP="00630260">
            <w:pPr>
              <w:pStyle w:val="TAL"/>
              <w:rPr>
                <w:rFonts w:eastAsia="Malgun Gothic"/>
              </w:rPr>
            </w:pPr>
          </w:p>
          <w:p w14:paraId="7038510C" w14:textId="77777777" w:rsidR="00204E7B" w:rsidRDefault="00204E7B" w:rsidP="0063026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04E7B" w:rsidRPr="00140E21" w14:paraId="51302347"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F482CA6"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5ADAD" w14:textId="77777777" w:rsidR="00204E7B" w:rsidRDefault="00204E7B" w:rsidP="0063026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44A9BA" w14:textId="77777777" w:rsidR="00204E7B" w:rsidRDefault="00204E7B" w:rsidP="00630260">
            <w:pPr>
              <w:pStyle w:val="TAL"/>
              <w:rPr>
                <w:rFonts w:eastAsia="Malgun Gothic"/>
              </w:rPr>
            </w:pPr>
            <w:r>
              <w:rPr>
                <w:rFonts w:eastAsia="Malgun Gothic"/>
              </w:rPr>
              <w:t>Routing Indicator assigned to the SUPI.</w:t>
            </w:r>
          </w:p>
        </w:tc>
      </w:tr>
      <w:tr w:rsidR="00204E7B" w:rsidRPr="00140E21" w14:paraId="4D50106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3EC64B69"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47D535" w14:textId="77777777" w:rsidR="00204E7B" w:rsidRDefault="00204E7B" w:rsidP="0063026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6CB38D4" w14:textId="77777777" w:rsidR="00204E7B" w:rsidRDefault="00204E7B" w:rsidP="0063026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04E7B" w:rsidRPr="00140E21" w14:paraId="100DD566"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3923522"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D1A89" w14:textId="77777777" w:rsidR="00204E7B" w:rsidRDefault="00204E7B" w:rsidP="00630260">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0BFFB05" w14:textId="77777777" w:rsidR="00204E7B" w:rsidRDefault="00204E7B" w:rsidP="00630260">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204E7B" w:rsidRPr="00140E21" w14:paraId="5A6C0CC9" w14:textId="77777777" w:rsidTr="006302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C050CA"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85210" w14:textId="77777777" w:rsidR="00204E7B" w:rsidRDefault="00204E7B" w:rsidP="00630260">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4CA1133E" w14:textId="77777777" w:rsidR="00204E7B" w:rsidRDefault="00204E7B" w:rsidP="00630260">
            <w:pPr>
              <w:pStyle w:val="TAL"/>
              <w:rPr>
                <w:rFonts w:eastAsia="Malgun Gothic"/>
              </w:rPr>
            </w:pPr>
            <w:r>
              <w:rPr>
                <w:rFonts w:eastAsia="Malgun Gothic"/>
              </w:rPr>
              <w:t>Indicates that the subscriber is allowed for NCR-operation as specified in clause 5.xx of TS 23.501 [2].</w:t>
            </w:r>
          </w:p>
        </w:tc>
      </w:tr>
      <w:tr w:rsidR="00204E7B" w:rsidRPr="00140E21" w14:paraId="3B2BFCA3" w14:textId="77777777" w:rsidTr="006302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335DFF" w14:textId="77777777" w:rsidR="00204E7B" w:rsidRPr="00140E21" w:rsidRDefault="00204E7B" w:rsidP="0063026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3A9FDD2" w14:textId="77777777" w:rsidR="00204E7B" w:rsidRPr="00140E21" w:rsidRDefault="00204E7B" w:rsidP="0063026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B7B1044" w14:textId="77777777" w:rsidR="00204E7B" w:rsidRPr="00140E21" w:rsidRDefault="00204E7B" w:rsidP="0063026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04E7B" w:rsidRPr="00140E21" w14:paraId="0167108E"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187BD7A" w14:textId="77777777" w:rsidR="00204E7B" w:rsidRPr="00140E21" w:rsidRDefault="00204E7B" w:rsidP="0063026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7CB700" w14:textId="77777777" w:rsidR="00204E7B" w:rsidRPr="00140E21" w:rsidRDefault="00204E7B" w:rsidP="0063026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E85785B" w14:textId="77777777" w:rsidR="00204E7B" w:rsidRPr="00140E21" w:rsidRDefault="00204E7B" w:rsidP="00630260">
            <w:pPr>
              <w:pStyle w:val="TAL"/>
              <w:rPr>
                <w:rFonts w:eastAsia="Malgun Gothic"/>
              </w:rPr>
            </w:pPr>
            <w:r>
              <w:rPr>
                <w:rFonts w:eastAsia="Malgun Gothic"/>
              </w:rPr>
              <w:t>The Subscribed S-NSSAIs marked as default S-NSSAI. In the roaming case, only those applicable to the Serving PLMN (NOTE 12).</w:t>
            </w:r>
          </w:p>
        </w:tc>
      </w:tr>
      <w:tr w:rsidR="00204E7B" w:rsidRPr="00140E21" w14:paraId="5FEBE948"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9F2D4BA" w14:textId="77777777" w:rsidR="00204E7B" w:rsidRPr="00140E21" w:rsidRDefault="00204E7B" w:rsidP="0063026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3D7C5CE" w14:textId="77777777" w:rsidR="00204E7B" w:rsidRPr="00140E21" w:rsidRDefault="00204E7B" w:rsidP="0063026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7CC33CC" w14:textId="77777777" w:rsidR="00204E7B" w:rsidRPr="00140E21" w:rsidRDefault="00204E7B" w:rsidP="00630260">
            <w:pPr>
              <w:pStyle w:val="TAL"/>
              <w:rPr>
                <w:rFonts w:eastAsia="Malgun Gothic"/>
              </w:rPr>
            </w:pPr>
            <w:r>
              <w:rPr>
                <w:rFonts w:eastAsia="Malgun Gothic"/>
              </w:rPr>
              <w:t>The Subscribed S-NSSAIs marked as subject to NSSAA.</w:t>
            </w:r>
          </w:p>
        </w:tc>
      </w:tr>
      <w:tr w:rsidR="00204E7B" w:rsidRPr="00140E21" w14:paraId="2788E57C"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786156A1"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558C5" w14:textId="77777777" w:rsidR="00204E7B" w:rsidRPr="00140E21" w:rsidRDefault="00204E7B" w:rsidP="0063026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46B6831" w14:textId="77777777" w:rsidR="00204E7B" w:rsidRPr="00140E21" w:rsidRDefault="00204E7B" w:rsidP="0063026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04E7B" w:rsidRPr="00140E21" w14:paraId="7316CB53" w14:textId="77777777" w:rsidTr="006302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9D89D0A"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0D5E0E" w14:textId="77777777" w:rsidR="00204E7B" w:rsidRPr="00140E21" w:rsidRDefault="00204E7B" w:rsidP="00630260">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9DDF543" w14:textId="77777777" w:rsidR="00204E7B" w:rsidRPr="00140E21" w:rsidRDefault="00204E7B" w:rsidP="00630260">
            <w:pPr>
              <w:pStyle w:val="TAL"/>
              <w:rPr>
                <w:rFonts w:eastAsia="Malgun Gothic"/>
              </w:rPr>
            </w:pPr>
            <w:r>
              <w:rPr>
                <w:rFonts w:eastAsia="Malgun Gothic"/>
              </w:rPr>
              <w:t>Optionally, if the Subscribed S-NSSAI is temporarily available network slice, one validity time is associated with this S-NSSAI.</w:t>
            </w:r>
          </w:p>
        </w:tc>
      </w:tr>
      <w:tr w:rsidR="00204E7B" w:rsidRPr="00140E21" w14:paraId="587F16D7"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4C833400" w14:textId="77777777" w:rsidR="00204E7B" w:rsidRPr="00140E21" w:rsidRDefault="00204E7B" w:rsidP="0063026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06EBFC9" w14:textId="77777777" w:rsidR="00204E7B" w:rsidRPr="00140E21" w:rsidRDefault="00204E7B" w:rsidP="006302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3C06F6B" w14:textId="77777777" w:rsidR="00204E7B" w:rsidRPr="00140E21" w:rsidRDefault="00204E7B" w:rsidP="00630260">
            <w:pPr>
              <w:pStyle w:val="TAL"/>
              <w:rPr>
                <w:rFonts w:eastAsia="Malgun Gothic"/>
              </w:rPr>
            </w:pPr>
            <w:r w:rsidRPr="00140E21">
              <w:rPr>
                <w:rFonts w:eastAsia="Malgun Gothic"/>
              </w:rPr>
              <w:t>Key</w:t>
            </w:r>
          </w:p>
        </w:tc>
      </w:tr>
      <w:tr w:rsidR="00204E7B" w:rsidRPr="00140E21" w14:paraId="70D0649D" w14:textId="77777777" w:rsidTr="00630260">
        <w:trPr>
          <w:cantSplit/>
          <w:tblHeader/>
          <w:jc w:val="center"/>
        </w:trPr>
        <w:tc>
          <w:tcPr>
            <w:tcW w:w="1980" w:type="dxa"/>
            <w:tcBorders>
              <w:top w:val="nil"/>
              <w:left w:val="single" w:sz="4" w:space="0" w:color="auto"/>
              <w:bottom w:val="nil"/>
              <w:right w:val="single" w:sz="4" w:space="0" w:color="auto"/>
            </w:tcBorders>
          </w:tcPr>
          <w:p w14:paraId="1E9C0E13" w14:textId="77777777" w:rsidR="00204E7B" w:rsidRPr="00140E21" w:rsidRDefault="00204E7B" w:rsidP="0063026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D4ABD1" w14:textId="77777777" w:rsidR="00204E7B" w:rsidRPr="00140E21" w:rsidRDefault="00204E7B" w:rsidP="00630260">
            <w:pPr>
              <w:pStyle w:val="TAL"/>
              <w:rPr>
                <w:rFonts w:eastAsia="Malgun Gothic"/>
                <w:b/>
              </w:rPr>
            </w:pPr>
            <w:r w:rsidRPr="00140E21">
              <w:rPr>
                <w:rFonts w:eastAsia="Malgun Gothic"/>
                <w:b/>
              </w:rPr>
              <w:t>SMF Selection Subscription data contains one or more S-NSSAI level subscription data:</w:t>
            </w:r>
          </w:p>
        </w:tc>
      </w:tr>
      <w:tr w:rsidR="00204E7B" w:rsidRPr="00140E21" w14:paraId="7FFEDCE7" w14:textId="77777777" w:rsidTr="00630260">
        <w:trPr>
          <w:cantSplit/>
          <w:tblHeader/>
          <w:jc w:val="center"/>
        </w:trPr>
        <w:tc>
          <w:tcPr>
            <w:tcW w:w="1980" w:type="dxa"/>
            <w:tcBorders>
              <w:top w:val="nil"/>
              <w:left w:val="single" w:sz="4" w:space="0" w:color="auto"/>
              <w:bottom w:val="nil"/>
              <w:right w:val="single" w:sz="4" w:space="0" w:color="auto"/>
            </w:tcBorders>
          </w:tcPr>
          <w:p w14:paraId="05B0C643" w14:textId="77777777" w:rsidR="00204E7B" w:rsidRPr="00140E21" w:rsidRDefault="00204E7B" w:rsidP="0063026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9B2A91E" w14:textId="77777777" w:rsidR="00204E7B" w:rsidRPr="00140E21" w:rsidRDefault="00204E7B" w:rsidP="006302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0EC742" w14:textId="77777777" w:rsidR="00204E7B" w:rsidRPr="00140E21" w:rsidRDefault="00204E7B" w:rsidP="00630260">
            <w:pPr>
              <w:pStyle w:val="TAL"/>
              <w:rPr>
                <w:rFonts w:eastAsia="Malgun Gothic"/>
              </w:rPr>
            </w:pPr>
            <w:r w:rsidRPr="00140E21">
              <w:rPr>
                <w:rFonts w:eastAsia="Malgun Gothic"/>
              </w:rPr>
              <w:t>Indicates the value of the S-NSSAI.</w:t>
            </w:r>
          </w:p>
        </w:tc>
      </w:tr>
      <w:tr w:rsidR="00204E7B" w:rsidRPr="00140E21" w14:paraId="2A8C79F8" w14:textId="77777777" w:rsidTr="00630260">
        <w:trPr>
          <w:cantSplit/>
          <w:tblHeader/>
          <w:jc w:val="center"/>
        </w:trPr>
        <w:tc>
          <w:tcPr>
            <w:tcW w:w="1980" w:type="dxa"/>
            <w:tcBorders>
              <w:top w:val="nil"/>
              <w:left w:val="single" w:sz="4" w:space="0" w:color="auto"/>
              <w:bottom w:val="nil"/>
              <w:right w:val="single" w:sz="4" w:space="0" w:color="auto"/>
            </w:tcBorders>
          </w:tcPr>
          <w:p w14:paraId="6F6D9761" w14:textId="77777777" w:rsidR="00204E7B" w:rsidRPr="00140E21" w:rsidRDefault="00204E7B" w:rsidP="0063026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55620B" w14:textId="77777777" w:rsidR="00204E7B" w:rsidRPr="00140E21" w:rsidRDefault="00204E7B" w:rsidP="006302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89F18F0" w14:textId="77777777" w:rsidR="00204E7B" w:rsidRPr="00140E21" w:rsidRDefault="00204E7B" w:rsidP="00630260">
            <w:pPr>
              <w:pStyle w:val="TAL"/>
              <w:rPr>
                <w:rFonts w:eastAsia="Malgun Gothic"/>
              </w:rPr>
            </w:pPr>
            <w:r w:rsidRPr="00140E21">
              <w:rPr>
                <w:rFonts w:eastAsia="Malgun Gothic"/>
              </w:rPr>
              <w:t>List of the subscribed DNNs for the UE (NOTE 1).</w:t>
            </w:r>
          </w:p>
        </w:tc>
      </w:tr>
      <w:tr w:rsidR="00204E7B" w:rsidRPr="00140E21" w14:paraId="0048E540" w14:textId="77777777" w:rsidTr="00630260">
        <w:trPr>
          <w:cantSplit/>
          <w:tblHeader/>
          <w:jc w:val="center"/>
        </w:trPr>
        <w:tc>
          <w:tcPr>
            <w:tcW w:w="1980" w:type="dxa"/>
            <w:tcBorders>
              <w:top w:val="nil"/>
              <w:left w:val="single" w:sz="4" w:space="0" w:color="auto"/>
              <w:bottom w:val="nil"/>
              <w:right w:val="single" w:sz="4" w:space="0" w:color="auto"/>
            </w:tcBorders>
          </w:tcPr>
          <w:p w14:paraId="6A2FDD35" w14:textId="77777777" w:rsidR="00204E7B" w:rsidRPr="00140E21" w:rsidRDefault="00204E7B" w:rsidP="0063026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9462A59" w14:textId="77777777" w:rsidR="00204E7B" w:rsidRPr="00140E21" w:rsidRDefault="00204E7B" w:rsidP="0063026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3D367FC" w14:textId="77777777" w:rsidR="00204E7B" w:rsidRPr="00140E21" w:rsidRDefault="00204E7B" w:rsidP="00630260">
            <w:pPr>
              <w:pStyle w:val="TAL"/>
              <w:rPr>
                <w:rFonts w:eastAsia="Malgun Gothic"/>
              </w:rPr>
            </w:pPr>
            <w:r w:rsidRPr="00140E21">
              <w:rPr>
                <w:rFonts w:eastAsia="Malgun Gothic"/>
              </w:rPr>
              <w:t>The default DNN if the UE does not provide a DNN (NOTE 2).</w:t>
            </w:r>
          </w:p>
        </w:tc>
      </w:tr>
      <w:tr w:rsidR="00204E7B" w:rsidRPr="00140E21" w14:paraId="21B0F7A9" w14:textId="77777777" w:rsidTr="00630260">
        <w:trPr>
          <w:cantSplit/>
          <w:tblHeader/>
          <w:jc w:val="center"/>
        </w:trPr>
        <w:tc>
          <w:tcPr>
            <w:tcW w:w="1980" w:type="dxa"/>
            <w:tcBorders>
              <w:top w:val="nil"/>
              <w:left w:val="single" w:sz="4" w:space="0" w:color="auto"/>
              <w:bottom w:val="nil"/>
              <w:right w:val="single" w:sz="4" w:space="0" w:color="auto"/>
            </w:tcBorders>
          </w:tcPr>
          <w:p w14:paraId="078F6C4B"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A3AE3" w14:textId="77777777" w:rsidR="00204E7B" w:rsidRPr="00140E21" w:rsidRDefault="00204E7B" w:rsidP="0063026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8F1DCD0" w14:textId="77777777" w:rsidR="00204E7B" w:rsidRPr="00140E21" w:rsidRDefault="00204E7B" w:rsidP="00630260">
            <w:pPr>
              <w:pStyle w:val="TAL"/>
              <w:rPr>
                <w:rFonts w:eastAsia="Malgun Gothic"/>
              </w:rPr>
            </w:pPr>
            <w:r>
              <w:rPr>
                <w:rFonts w:eastAsia="Malgun Gothic"/>
              </w:rPr>
              <w:t>List of DNNs that are used for aerial services (e.g. UAS operations or C2, etc.) as described in TS 23.256 [80]. (see NOTE 13).</w:t>
            </w:r>
          </w:p>
        </w:tc>
      </w:tr>
      <w:tr w:rsidR="00204E7B" w:rsidRPr="00140E21" w14:paraId="46663C34" w14:textId="77777777" w:rsidTr="00630260">
        <w:trPr>
          <w:cantSplit/>
          <w:tblHeader/>
          <w:jc w:val="center"/>
        </w:trPr>
        <w:tc>
          <w:tcPr>
            <w:tcW w:w="1980" w:type="dxa"/>
            <w:tcBorders>
              <w:top w:val="nil"/>
              <w:left w:val="single" w:sz="4" w:space="0" w:color="auto"/>
              <w:bottom w:val="nil"/>
              <w:right w:val="single" w:sz="4" w:space="0" w:color="auto"/>
            </w:tcBorders>
          </w:tcPr>
          <w:p w14:paraId="1D19D355"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D1B8E" w14:textId="77777777" w:rsidR="00204E7B" w:rsidRPr="00140E21" w:rsidRDefault="00204E7B" w:rsidP="0063026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1A6C87E" w14:textId="77777777" w:rsidR="00204E7B" w:rsidRPr="00140E21" w:rsidRDefault="00204E7B" w:rsidP="0063026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04E7B" w:rsidRPr="00140E21" w14:paraId="7DC846D8" w14:textId="77777777" w:rsidTr="00630260">
        <w:trPr>
          <w:cantSplit/>
          <w:tblHeader/>
          <w:jc w:val="center"/>
        </w:trPr>
        <w:tc>
          <w:tcPr>
            <w:tcW w:w="1980" w:type="dxa"/>
            <w:tcBorders>
              <w:top w:val="nil"/>
              <w:left w:val="single" w:sz="4" w:space="0" w:color="auto"/>
              <w:bottom w:val="nil"/>
              <w:right w:val="single" w:sz="4" w:space="0" w:color="auto"/>
            </w:tcBorders>
          </w:tcPr>
          <w:p w14:paraId="5B206ABC"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AB91F5" w14:textId="77777777" w:rsidR="00204E7B" w:rsidRPr="00140E21" w:rsidRDefault="00204E7B" w:rsidP="0063026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20B0772" w14:textId="77777777" w:rsidR="00204E7B" w:rsidRDefault="00204E7B" w:rsidP="00630260">
            <w:pPr>
              <w:pStyle w:val="TAL"/>
              <w:rPr>
                <w:rFonts w:eastAsia="Malgun Gothic"/>
              </w:rPr>
            </w:pPr>
            <w:r>
              <w:rPr>
                <w:rFonts w:eastAsia="Malgun Gothic"/>
              </w:rPr>
              <w:t>Indicates whether Session Breakout for HR Session in VPLMN is allowed per DNN, or per (S-NSSAI, subscribed DNN).</w:t>
            </w:r>
          </w:p>
          <w:p w14:paraId="1C297709" w14:textId="77777777" w:rsidR="00204E7B" w:rsidRPr="00140E21" w:rsidRDefault="00204E7B" w:rsidP="00630260">
            <w:pPr>
              <w:pStyle w:val="TAL"/>
              <w:rPr>
                <w:rFonts w:eastAsia="Malgun Gothic"/>
              </w:rPr>
            </w:pPr>
            <w:r>
              <w:rPr>
                <w:rFonts w:eastAsia="Malgun Gothic"/>
              </w:rPr>
              <w:t>(NOTE 17)</w:t>
            </w:r>
          </w:p>
        </w:tc>
      </w:tr>
      <w:tr w:rsidR="00204E7B" w:rsidRPr="00140E21" w14:paraId="321775FC" w14:textId="77777777" w:rsidTr="00630260">
        <w:trPr>
          <w:cantSplit/>
          <w:tblHeader/>
          <w:jc w:val="center"/>
        </w:trPr>
        <w:tc>
          <w:tcPr>
            <w:tcW w:w="1980" w:type="dxa"/>
            <w:tcBorders>
              <w:top w:val="nil"/>
              <w:left w:val="single" w:sz="4" w:space="0" w:color="auto"/>
              <w:bottom w:val="nil"/>
              <w:right w:val="single" w:sz="4" w:space="0" w:color="auto"/>
            </w:tcBorders>
          </w:tcPr>
          <w:p w14:paraId="0752BD9D"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0EE4E" w14:textId="77777777" w:rsidR="00204E7B" w:rsidRPr="00140E21" w:rsidRDefault="00204E7B" w:rsidP="0063026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202D7A4" w14:textId="77777777" w:rsidR="00204E7B" w:rsidRPr="00140E21" w:rsidRDefault="00204E7B" w:rsidP="00630260">
            <w:pPr>
              <w:pStyle w:val="TAL"/>
              <w:rPr>
                <w:rFonts w:eastAsia="Malgun Gothic"/>
              </w:rPr>
            </w:pPr>
            <w:r w:rsidRPr="00140E21">
              <w:rPr>
                <w:rFonts w:eastAsia="Malgun Gothic"/>
              </w:rPr>
              <w:t>Indicates whether EPS interworking is supported per (S-NSSAI, subscribed DNN).</w:t>
            </w:r>
          </w:p>
        </w:tc>
      </w:tr>
      <w:tr w:rsidR="00204E7B" w:rsidRPr="00140E21" w14:paraId="69BEC66E" w14:textId="77777777" w:rsidTr="00630260">
        <w:trPr>
          <w:cantSplit/>
          <w:tblHeader/>
          <w:jc w:val="center"/>
        </w:trPr>
        <w:tc>
          <w:tcPr>
            <w:tcW w:w="1980" w:type="dxa"/>
            <w:tcBorders>
              <w:top w:val="nil"/>
              <w:left w:val="single" w:sz="4" w:space="0" w:color="auto"/>
              <w:bottom w:val="nil"/>
              <w:right w:val="single" w:sz="4" w:space="0" w:color="auto"/>
            </w:tcBorders>
          </w:tcPr>
          <w:p w14:paraId="4916225B"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0E6C8" w14:textId="77777777" w:rsidR="00204E7B" w:rsidRPr="00140E21" w:rsidRDefault="00204E7B" w:rsidP="0063026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C126BCE" w14:textId="77777777" w:rsidR="00204E7B" w:rsidRPr="00140E21" w:rsidRDefault="00204E7B" w:rsidP="00630260">
            <w:pPr>
              <w:pStyle w:val="TAL"/>
              <w:rPr>
                <w:rFonts w:eastAsia="Malgun Gothic"/>
              </w:rPr>
            </w:pPr>
            <w:r>
              <w:rPr>
                <w:rFonts w:eastAsia="Malgun Gothic"/>
              </w:rPr>
              <w:t>Indication whether the same SMF for multiple PDU Sessions to the same DNN and S-NSSAI is required.</w:t>
            </w:r>
          </w:p>
        </w:tc>
      </w:tr>
      <w:tr w:rsidR="00204E7B" w:rsidRPr="00140E21" w14:paraId="536E0464" w14:textId="77777777" w:rsidTr="00630260">
        <w:trPr>
          <w:cantSplit/>
          <w:tblHeader/>
          <w:jc w:val="center"/>
        </w:trPr>
        <w:tc>
          <w:tcPr>
            <w:tcW w:w="1980" w:type="dxa"/>
            <w:tcBorders>
              <w:top w:val="nil"/>
              <w:left w:val="single" w:sz="4" w:space="0" w:color="auto"/>
              <w:bottom w:val="nil"/>
              <w:right w:val="single" w:sz="4" w:space="0" w:color="auto"/>
            </w:tcBorders>
          </w:tcPr>
          <w:p w14:paraId="56CF48E5"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C5859" w14:textId="77777777" w:rsidR="00204E7B" w:rsidRPr="00140E21" w:rsidRDefault="00204E7B" w:rsidP="0063026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5464265" w14:textId="77777777" w:rsidR="00204E7B" w:rsidRPr="00140E21" w:rsidRDefault="00204E7B" w:rsidP="0063026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04E7B" w:rsidRPr="00140E21" w14:paraId="1A86EEFF"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3EAB592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80B6D" w14:textId="77777777" w:rsidR="00204E7B" w:rsidRPr="00140E21" w:rsidRDefault="00204E7B" w:rsidP="0063026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2B41C4" w14:textId="77777777" w:rsidR="00204E7B" w:rsidRPr="00140E21" w:rsidRDefault="00204E7B" w:rsidP="00630260">
            <w:pPr>
              <w:pStyle w:val="TAL"/>
              <w:rPr>
                <w:rFonts w:eastAsia="Malgun Gothic"/>
              </w:rPr>
            </w:pPr>
            <w:r>
              <w:rPr>
                <w:rFonts w:eastAsia="Malgun Gothic"/>
              </w:rPr>
              <w:t>When static IP address/prefix is used, this may be used to indicate the associated SMF information per (S-NSSAI, DNN).</w:t>
            </w:r>
          </w:p>
        </w:tc>
      </w:tr>
      <w:tr w:rsidR="00204E7B" w:rsidRPr="00140E21" w14:paraId="769FA08D" w14:textId="77777777" w:rsidTr="006302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58B6A9A" w14:textId="77777777" w:rsidR="00204E7B" w:rsidRPr="00140E21" w:rsidRDefault="00204E7B" w:rsidP="0063026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085781B" w14:textId="77777777" w:rsidR="00204E7B" w:rsidRPr="00140E21" w:rsidRDefault="00204E7B" w:rsidP="006302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5D5555" w14:textId="77777777" w:rsidR="00204E7B" w:rsidRPr="00140E21" w:rsidRDefault="00204E7B" w:rsidP="00630260">
            <w:pPr>
              <w:pStyle w:val="TAL"/>
              <w:rPr>
                <w:rFonts w:eastAsia="Malgun Gothic"/>
              </w:rPr>
            </w:pPr>
            <w:r w:rsidRPr="00140E21">
              <w:rPr>
                <w:rFonts w:eastAsia="Malgun Gothic"/>
              </w:rPr>
              <w:t>Key</w:t>
            </w:r>
            <w:r>
              <w:rPr>
                <w:rFonts w:eastAsia="Malgun Gothic"/>
              </w:rPr>
              <w:t>.</w:t>
            </w:r>
          </w:p>
        </w:tc>
      </w:tr>
      <w:tr w:rsidR="00204E7B" w:rsidRPr="00140E21" w14:paraId="3F60FDE9"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4DF3908" w14:textId="77777777" w:rsidR="00204E7B" w:rsidRPr="00140E21" w:rsidRDefault="00204E7B" w:rsidP="0063026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29BD2D4" w14:textId="77777777" w:rsidR="00204E7B" w:rsidRPr="00140E21" w:rsidRDefault="00204E7B" w:rsidP="00630260">
            <w:pPr>
              <w:pStyle w:val="TAL"/>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0EF3F093" w14:textId="77777777" w:rsidR="00204E7B" w:rsidRPr="00140E21" w:rsidRDefault="00204E7B" w:rsidP="00630260">
            <w:pPr>
              <w:pStyle w:val="TAL"/>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204E7B" w:rsidRPr="00140E21" w14:paraId="33BC2D80"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06F9AA91" w14:textId="77777777" w:rsidR="00204E7B" w:rsidRPr="00140E21" w:rsidRDefault="00204E7B" w:rsidP="006302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1124C3" w14:textId="77777777" w:rsidR="00204E7B" w:rsidRPr="00140E21" w:rsidRDefault="00204E7B" w:rsidP="00630260">
            <w:pPr>
              <w:pStyle w:val="TAL"/>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204E7B" w:rsidRPr="00140E21" w14:paraId="686C7354"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552A471D"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7058A" w14:textId="77777777" w:rsidR="00204E7B" w:rsidRPr="00140E21" w:rsidRDefault="00204E7B" w:rsidP="0063026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C9C6F74" w14:textId="77777777" w:rsidR="00204E7B" w:rsidRPr="00140E21" w:rsidRDefault="00204E7B" w:rsidP="0063026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04E7B" w:rsidRPr="00140E21" w14:paraId="0BE183AF"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3915494" w14:textId="77777777" w:rsidR="00204E7B" w:rsidRPr="00140E21" w:rsidRDefault="00204E7B" w:rsidP="006302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9667D4C" w14:textId="77777777" w:rsidR="00204E7B" w:rsidRPr="00140E21" w:rsidRDefault="00204E7B" w:rsidP="00630260">
            <w:pPr>
              <w:pStyle w:val="TAL"/>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204E7B" w:rsidRPr="00140E21" w14:paraId="69DF1C5E"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6585977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036E6" w14:textId="77777777" w:rsidR="00204E7B" w:rsidRPr="00140E21" w:rsidRDefault="00204E7B" w:rsidP="006302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616F5C2" w14:textId="77777777" w:rsidR="00204E7B" w:rsidRPr="00140E21" w:rsidRDefault="00204E7B" w:rsidP="00630260">
            <w:pPr>
              <w:pStyle w:val="TAL"/>
              <w:rPr>
                <w:rFonts w:eastAsia="Malgun Gothic"/>
              </w:rPr>
            </w:pPr>
            <w:r w:rsidRPr="00140E21">
              <w:rPr>
                <w:rFonts w:eastAsia="Malgun Gothic"/>
              </w:rPr>
              <w:t>DNN for the PDU Session.</w:t>
            </w:r>
          </w:p>
        </w:tc>
      </w:tr>
      <w:tr w:rsidR="00204E7B" w:rsidRPr="00140E21" w14:paraId="714C48C2"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2F503CF5"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51AE" w14:textId="77777777" w:rsidR="00204E7B" w:rsidRPr="00140E21" w:rsidRDefault="00204E7B" w:rsidP="0063026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C2D4F68" w14:textId="77777777" w:rsidR="00204E7B" w:rsidRPr="00140E21" w:rsidRDefault="00204E7B" w:rsidP="00630260">
            <w:pPr>
              <w:pStyle w:val="TAL"/>
              <w:rPr>
                <w:rFonts w:eastAsia="Malgun Gothic"/>
              </w:rPr>
            </w:pPr>
            <w:r w:rsidRPr="00140E21">
              <w:rPr>
                <w:rFonts w:eastAsia="Malgun Gothic"/>
              </w:rPr>
              <w:t>Allocated SMF for the PDU Session. Includes SMF IP Address and SMF NF Id.</w:t>
            </w:r>
          </w:p>
        </w:tc>
      </w:tr>
      <w:tr w:rsidR="00204E7B" w:rsidRPr="00140E21" w14:paraId="68DD2C37" w14:textId="77777777" w:rsidTr="00630260">
        <w:trPr>
          <w:cantSplit/>
          <w:tblHeader/>
          <w:jc w:val="center"/>
        </w:trPr>
        <w:tc>
          <w:tcPr>
            <w:tcW w:w="1980" w:type="dxa"/>
            <w:tcBorders>
              <w:top w:val="nil"/>
              <w:left w:val="single" w:sz="4" w:space="0" w:color="auto"/>
              <w:bottom w:val="nil"/>
              <w:right w:val="single" w:sz="4" w:space="0" w:color="auto"/>
            </w:tcBorders>
            <w:shd w:val="clear" w:color="auto" w:fill="auto"/>
          </w:tcPr>
          <w:p w14:paraId="16901D9C"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CA923" w14:textId="77777777" w:rsidR="00204E7B" w:rsidRPr="00140E21" w:rsidRDefault="00204E7B" w:rsidP="0063026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38177CA" w14:textId="77777777" w:rsidR="00204E7B" w:rsidRPr="00140E21" w:rsidRDefault="00204E7B" w:rsidP="0063026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04E7B" w:rsidRPr="00140E21" w14:paraId="223359AC" w14:textId="77777777" w:rsidTr="00630260">
        <w:trPr>
          <w:cantSplit/>
          <w:tblHeader/>
          <w:jc w:val="center"/>
        </w:trPr>
        <w:tc>
          <w:tcPr>
            <w:tcW w:w="1980" w:type="dxa"/>
            <w:tcBorders>
              <w:top w:val="nil"/>
              <w:left w:val="single" w:sz="4" w:space="0" w:color="auto"/>
              <w:right w:val="single" w:sz="4" w:space="0" w:color="auto"/>
            </w:tcBorders>
            <w:shd w:val="clear" w:color="auto" w:fill="auto"/>
          </w:tcPr>
          <w:p w14:paraId="07F61DCA"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17FC4" w14:textId="77777777" w:rsidR="00204E7B" w:rsidRPr="00140E21" w:rsidRDefault="00204E7B" w:rsidP="0063026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0EF2A36" w14:textId="77777777" w:rsidR="00204E7B" w:rsidRPr="00140E21" w:rsidRDefault="00204E7B" w:rsidP="00630260">
            <w:pPr>
              <w:pStyle w:val="TAL"/>
              <w:rPr>
                <w:rFonts w:eastAsia="Malgun Gothic"/>
              </w:rPr>
            </w:pPr>
            <w:r>
              <w:rPr>
                <w:rFonts w:eastAsia="Malgun Gothic"/>
              </w:rPr>
              <w:t>The PCF ID serving the PDU Session/PDN Connection.</w:t>
            </w:r>
          </w:p>
        </w:tc>
      </w:tr>
      <w:tr w:rsidR="00204E7B" w:rsidRPr="00140E21" w14:paraId="7EAEC29B"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2703DF4C" w14:textId="77777777" w:rsidR="00204E7B" w:rsidRPr="00140E21" w:rsidRDefault="00204E7B" w:rsidP="00630260">
            <w:pPr>
              <w:pStyle w:val="TAL"/>
              <w:rPr>
                <w:rFonts w:eastAsia="SimSun"/>
                <w:lang w:eastAsia="zh-CN"/>
              </w:rPr>
            </w:pPr>
            <w:r w:rsidRPr="00140E21">
              <w:rPr>
                <w:rFonts w:eastAsia="SimSun"/>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A9A28D8" w14:textId="77777777" w:rsidR="00204E7B" w:rsidRPr="00140E21" w:rsidRDefault="00204E7B" w:rsidP="0063026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71DD62F" w14:textId="77777777" w:rsidR="00204E7B" w:rsidRPr="00140E21" w:rsidRDefault="00204E7B" w:rsidP="00630260">
            <w:pPr>
              <w:pStyle w:val="TAL"/>
              <w:rPr>
                <w:rFonts w:eastAsia="Malgun Gothic"/>
              </w:rPr>
            </w:pPr>
            <w:r w:rsidRPr="00140E21">
              <w:rPr>
                <w:rFonts w:eastAsia="Malgun Gothic"/>
              </w:rPr>
              <w:t>Indicates SMS parameters subscribed for SMS service such as SMS teleservice, SMS barring list</w:t>
            </w:r>
          </w:p>
        </w:tc>
      </w:tr>
      <w:tr w:rsidR="00204E7B" w:rsidRPr="00140E21" w14:paraId="2DFD7D57" w14:textId="77777777" w:rsidTr="00630260">
        <w:trPr>
          <w:cantSplit/>
          <w:tblHeader/>
          <w:jc w:val="center"/>
        </w:trPr>
        <w:tc>
          <w:tcPr>
            <w:tcW w:w="1980" w:type="dxa"/>
            <w:tcBorders>
              <w:top w:val="nil"/>
              <w:left w:val="single" w:sz="4" w:space="0" w:color="auto"/>
              <w:bottom w:val="nil"/>
              <w:right w:val="single" w:sz="4" w:space="0" w:color="auto"/>
            </w:tcBorders>
          </w:tcPr>
          <w:p w14:paraId="116CA5FA" w14:textId="77777777" w:rsidR="00204E7B" w:rsidRPr="00140E21" w:rsidRDefault="00204E7B" w:rsidP="0063026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028306E" w14:textId="77777777" w:rsidR="00204E7B" w:rsidRPr="00140E21" w:rsidRDefault="00204E7B" w:rsidP="0063026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D69FCF" w14:textId="77777777" w:rsidR="00204E7B" w:rsidRPr="00140E21" w:rsidRDefault="00204E7B" w:rsidP="00630260">
            <w:pPr>
              <w:pStyle w:val="TAL"/>
              <w:rPr>
                <w:rFonts w:eastAsia="Malgun Gothic"/>
              </w:rPr>
            </w:pPr>
            <w:r w:rsidRPr="00140E21">
              <w:rPr>
                <w:rFonts w:eastAsia="Malgun Gothic"/>
              </w:rPr>
              <w:t>Trace requirements about a UE (e.g. trace reference, address of the Trace Collection Entity, etc.) is defined in TS 32.421 [39].</w:t>
            </w:r>
          </w:p>
          <w:p w14:paraId="74BDBCB6" w14:textId="77777777" w:rsidR="00204E7B" w:rsidRPr="00140E21" w:rsidRDefault="00204E7B" w:rsidP="00630260">
            <w:pPr>
              <w:pStyle w:val="TAL"/>
              <w:rPr>
                <w:rFonts w:eastAsia="Malgun Gothic"/>
              </w:rPr>
            </w:pPr>
            <w:r w:rsidRPr="00140E21">
              <w:rPr>
                <w:rFonts w:eastAsia="Malgun Gothic"/>
              </w:rPr>
              <w:t>This information is only sent to a SMSF in HPLMN.</w:t>
            </w:r>
          </w:p>
        </w:tc>
      </w:tr>
      <w:tr w:rsidR="00204E7B" w:rsidRPr="00140E21" w14:paraId="18DE4245"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70BE49B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007BE" w14:textId="23345A46" w:rsidR="00204E7B" w:rsidRPr="00140E21" w:rsidRDefault="00204E7B" w:rsidP="00630260">
            <w:pPr>
              <w:pStyle w:val="TAL"/>
              <w:rPr>
                <w:rFonts w:eastAsia="Malgun Gothic"/>
              </w:rPr>
            </w:pPr>
            <w:del w:id="22" w:author="Ericsson_user" w:date="2025-02-07T22:34:00Z">
              <w:r w:rsidDel="00DF0CD2">
                <w:rPr>
                  <w:rFonts w:eastAsia="Malgun Gothic"/>
                </w:rPr>
                <w:delText>Routing Indicator</w:delText>
              </w:r>
            </w:del>
          </w:p>
        </w:tc>
        <w:tc>
          <w:tcPr>
            <w:tcW w:w="4225" w:type="dxa"/>
            <w:tcBorders>
              <w:top w:val="single" w:sz="4" w:space="0" w:color="auto"/>
              <w:left w:val="single" w:sz="4" w:space="0" w:color="auto"/>
              <w:bottom w:val="single" w:sz="4" w:space="0" w:color="auto"/>
              <w:right w:val="single" w:sz="4" w:space="0" w:color="auto"/>
            </w:tcBorders>
          </w:tcPr>
          <w:p w14:paraId="1AD5D878" w14:textId="3AEFF91B" w:rsidR="00204E7B" w:rsidRPr="00140E21" w:rsidRDefault="00204E7B" w:rsidP="00630260">
            <w:pPr>
              <w:pStyle w:val="TAL"/>
              <w:rPr>
                <w:rFonts w:eastAsia="Malgun Gothic"/>
              </w:rPr>
            </w:pPr>
            <w:del w:id="23" w:author="Ericsson_user" w:date="2025-02-07T22:34:00Z">
              <w:r w:rsidDel="00DF0CD2">
                <w:rPr>
                  <w:rFonts w:eastAsia="Malgun Gothic"/>
                </w:rPr>
                <w:delText>Routing Indicator assigned to the SUPI.</w:delText>
              </w:r>
            </w:del>
          </w:p>
        </w:tc>
      </w:tr>
      <w:tr w:rsidR="00204E7B" w:rsidRPr="00140E21" w14:paraId="50BBD556"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21A12045" w14:textId="77777777" w:rsidR="00204E7B" w:rsidRPr="00140E21" w:rsidRDefault="00204E7B" w:rsidP="0063026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D5FAA51" w14:textId="77777777" w:rsidR="00204E7B" w:rsidRPr="00140E21" w:rsidRDefault="00204E7B" w:rsidP="0063026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A15C88F" w14:textId="77777777" w:rsidR="00204E7B" w:rsidRPr="00140E21" w:rsidRDefault="00204E7B" w:rsidP="00630260">
            <w:pPr>
              <w:pStyle w:val="TAL"/>
              <w:rPr>
                <w:rFonts w:eastAsia="Malgun Gothic"/>
              </w:rPr>
            </w:pPr>
            <w:r w:rsidRPr="00140E21">
              <w:rPr>
                <w:rFonts w:eastAsia="Malgun Gothic"/>
              </w:rPr>
              <w:t>Indicates subscription to any SMS delivery service over NAS irrespective of access type.</w:t>
            </w:r>
          </w:p>
        </w:tc>
      </w:tr>
      <w:tr w:rsidR="00204E7B" w:rsidRPr="00140E21" w14:paraId="51B45F5B"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50F437B5" w14:textId="77777777" w:rsidR="00204E7B" w:rsidRPr="00140E21" w:rsidRDefault="00204E7B" w:rsidP="0063026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409F112" w14:textId="77777777" w:rsidR="00204E7B" w:rsidRPr="00140E21" w:rsidRDefault="00204E7B" w:rsidP="0063026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C7222F8" w14:textId="77777777" w:rsidR="00204E7B" w:rsidRPr="00140E21" w:rsidRDefault="00204E7B" w:rsidP="00630260">
            <w:pPr>
              <w:pStyle w:val="TAL"/>
              <w:rPr>
                <w:rFonts w:eastAsia="Malgun Gothic"/>
              </w:rPr>
            </w:pPr>
          </w:p>
        </w:tc>
      </w:tr>
      <w:tr w:rsidR="00204E7B" w:rsidRPr="00140E21" w14:paraId="01B023D5"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0FBB090B" w14:textId="77777777" w:rsidR="00204E7B" w:rsidRPr="00140E21" w:rsidRDefault="00204E7B" w:rsidP="0063026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5569C74" w14:textId="77777777" w:rsidR="00204E7B" w:rsidRPr="00140E21" w:rsidRDefault="00204E7B" w:rsidP="0063026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6BCBD1F" w14:textId="77777777" w:rsidR="00204E7B" w:rsidRPr="00140E21" w:rsidRDefault="00204E7B" w:rsidP="00630260">
            <w:pPr>
              <w:pStyle w:val="TAL"/>
              <w:rPr>
                <w:rFonts w:eastAsia="Malgun Gothic"/>
              </w:rPr>
            </w:pPr>
            <w:r w:rsidRPr="00140E21">
              <w:rPr>
                <w:rFonts w:eastAsia="Malgun Gothic"/>
              </w:rPr>
              <w:t>Indicates SMSF allocated for the UE, including SMSF address and SMSF NF ID.</w:t>
            </w:r>
          </w:p>
        </w:tc>
      </w:tr>
      <w:tr w:rsidR="00204E7B" w:rsidRPr="00140E21" w14:paraId="6B2A0630"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5D5B667D"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7A786" w14:textId="77777777" w:rsidR="00204E7B" w:rsidRPr="00140E21" w:rsidRDefault="00204E7B" w:rsidP="0063026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7628F8F" w14:textId="77777777" w:rsidR="00204E7B" w:rsidRPr="00140E21" w:rsidRDefault="00204E7B" w:rsidP="00630260">
            <w:pPr>
              <w:pStyle w:val="TAL"/>
              <w:rPr>
                <w:rFonts w:eastAsia="Malgun Gothic"/>
              </w:rPr>
            </w:pPr>
            <w:r w:rsidRPr="00140E21">
              <w:rPr>
                <w:rFonts w:eastAsia="Malgun Gothic"/>
              </w:rPr>
              <w:t>3GPP or non-3GPP access through this SMSF</w:t>
            </w:r>
          </w:p>
        </w:tc>
      </w:tr>
      <w:tr w:rsidR="00204E7B" w:rsidRPr="00140E21" w14:paraId="1CA6FE94"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463C43D7" w14:textId="77777777" w:rsidR="00204E7B" w:rsidRPr="00140E21" w:rsidRDefault="00204E7B" w:rsidP="0063026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103783C" w14:textId="77777777" w:rsidR="00204E7B" w:rsidRPr="00140E21" w:rsidRDefault="00204E7B" w:rsidP="0063026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D284334" w14:textId="77777777" w:rsidR="00204E7B" w:rsidRPr="00140E21" w:rsidRDefault="00204E7B" w:rsidP="0063026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04E7B" w:rsidRPr="00140E21" w14:paraId="0CB0078A" w14:textId="77777777" w:rsidTr="00630260">
        <w:trPr>
          <w:cantSplit/>
          <w:tblHeader/>
          <w:jc w:val="center"/>
        </w:trPr>
        <w:tc>
          <w:tcPr>
            <w:tcW w:w="1980" w:type="dxa"/>
            <w:tcBorders>
              <w:top w:val="nil"/>
              <w:left w:val="single" w:sz="4" w:space="0" w:color="auto"/>
              <w:bottom w:val="nil"/>
              <w:right w:val="single" w:sz="4" w:space="0" w:color="auto"/>
            </w:tcBorders>
          </w:tcPr>
          <w:p w14:paraId="4D8141B1" w14:textId="77777777" w:rsidR="00204E7B" w:rsidRPr="00140E21" w:rsidRDefault="00204E7B" w:rsidP="0063026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2C1F98A" w14:textId="77777777" w:rsidR="00204E7B" w:rsidRPr="00140E21" w:rsidRDefault="00204E7B" w:rsidP="0063026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8F25F6" w14:textId="77777777" w:rsidR="00204E7B" w:rsidRPr="00140E21" w:rsidRDefault="00204E7B" w:rsidP="00630260">
            <w:pPr>
              <w:pStyle w:val="TAL"/>
              <w:rPr>
                <w:rFonts w:eastAsia="SimSun"/>
              </w:rPr>
            </w:pPr>
            <w:r w:rsidRPr="00140E21">
              <w:rPr>
                <w:rFonts w:eastAsia="Malgun Gothic"/>
              </w:rPr>
              <w:t>List of the subscribed internal group(s) that the UE belongs to.</w:t>
            </w:r>
          </w:p>
        </w:tc>
      </w:tr>
      <w:tr w:rsidR="00204E7B" w:rsidRPr="00140E21" w14:paraId="74D426DC" w14:textId="77777777" w:rsidTr="00630260">
        <w:trPr>
          <w:cantSplit/>
          <w:tblHeader/>
          <w:jc w:val="center"/>
        </w:trPr>
        <w:tc>
          <w:tcPr>
            <w:tcW w:w="1980" w:type="dxa"/>
            <w:tcBorders>
              <w:top w:val="nil"/>
              <w:left w:val="single" w:sz="4" w:space="0" w:color="auto"/>
              <w:bottom w:val="nil"/>
              <w:right w:val="single" w:sz="4" w:space="0" w:color="auto"/>
            </w:tcBorders>
          </w:tcPr>
          <w:p w14:paraId="581E0350" w14:textId="77777777" w:rsidR="00204E7B" w:rsidRPr="00140E21" w:rsidRDefault="00204E7B" w:rsidP="00630260">
            <w:pPr>
              <w:pStyle w:val="TAL"/>
              <w:rPr>
                <w:rFonts w:eastAsia="SimSun"/>
              </w:rPr>
            </w:pPr>
          </w:p>
        </w:tc>
        <w:tc>
          <w:tcPr>
            <w:tcW w:w="2811" w:type="dxa"/>
            <w:tcBorders>
              <w:top w:val="single" w:sz="4" w:space="0" w:color="auto"/>
              <w:left w:val="single" w:sz="4" w:space="0" w:color="auto"/>
              <w:right w:val="single" w:sz="4" w:space="0" w:color="auto"/>
            </w:tcBorders>
          </w:tcPr>
          <w:p w14:paraId="1271E729" w14:textId="77777777" w:rsidR="00204E7B" w:rsidRPr="00140E21" w:rsidRDefault="00204E7B" w:rsidP="0063026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6BDD43B" w14:textId="77777777" w:rsidR="00204E7B" w:rsidRPr="00140E21" w:rsidRDefault="00204E7B" w:rsidP="00630260">
            <w:pPr>
              <w:pStyle w:val="TAL"/>
              <w:rPr>
                <w:rFonts w:eastAsia="SimSun"/>
              </w:rPr>
            </w:pPr>
            <w:r w:rsidRPr="00140E21">
              <w:rPr>
                <w:rFonts w:eastAsia="SimSun"/>
              </w:rPr>
              <w:t>Trace requirements about a UE (e.g. trace reference, address of the Trace Collection Entity, etc…) is defined in TS 32.421 [39].</w:t>
            </w:r>
          </w:p>
          <w:p w14:paraId="2B83A816" w14:textId="77777777" w:rsidR="00204E7B" w:rsidRPr="00140E21" w:rsidRDefault="00204E7B" w:rsidP="00630260">
            <w:pPr>
              <w:pStyle w:val="TAL"/>
              <w:rPr>
                <w:rFonts w:eastAsia="SimSun"/>
              </w:rPr>
            </w:pPr>
            <w:r w:rsidRPr="00140E21">
              <w:rPr>
                <w:rFonts w:eastAsia="SimSun"/>
              </w:rPr>
              <w:t>This information is only sent to a SMF in the HPLMN or one of its equivalent PLMN(s).</w:t>
            </w:r>
          </w:p>
        </w:tc>
      </w:tr>
      <w:tr w:rsidR="00204E7B" w:rsidRPr="00140E21" w14:paraId="02F6992C" w14:textId="77777777" w:rsidTr="00630260">
        <w:trPr>
          <w:cantSplit/>
          <w:tblHeader/>
          <w:jc w:val="center"/>
        </w:trPr>
        <w:tc>
          <w:tcPr>
            <w:tcW w:w="1980" w:type="dxa"/>
            <w:tcBorders>
              <w:top w:val="nil"/>
              <w:left w:val="single" w:sz="4" w:space="0" w:color="auto"/>
              <w:bottom w:val="nil"/>
              <w:right w:val="single" w:sz="4" w:space="0" w:color="auto"/>
            </w:tcBorders>
          </w:tcPr>
          <w:p w14:paraId="09E3C215" w14:textId="77777777" w:rsidR="00204E7B" w:rsidRPr="00140E21" w:rsidRDefault="00204E7B" w:rsidP="00630260">
            <w:pPr>
              <w:pStyle w:val="TAL"/>
              <w:rPr>
                <w:rFonts w:eastAsia="SimSun"/>
              </w:rPr>
            </w:pPr>
          </w:p>
        </w:tc>
        <w:tc>
          <w:tcPr>
            <w:tcW w:w="2811" w:type="dxa"/>
            <w:tcBorders>
              <w:top w:val="single" w:sz="4" w:space="0" w:color="auto"/>
              <w:left w:val="single" w:sz="4" w:space="0" w:color="auto"/>
              <w:right w:val="single" w:sz="4" w:space="0" w:color="auto"/>
            </w:tcBorders>
          </w:tcPr>
          <w:p w14:paraId="0199525C" w14:textId="08C56A9D" w:rsidR="00204E7B" w:rsidRPr="00140E21" w:rsidRDefault="00204E7B" w:rsidP="00630260">
            <w:pPr>
              <w:pStyle w:val="TAL"/>
              <w:rPr>
                <w:rFonts w:eastAsia="SimSun"/>
              </w:rPr>
            </w:pPr>
            <w:del w:id="24" w:author="Ericsson_user" w:date="2025-02-07T22:34:00Z">
              <w:r w:rsidDel="00DF0CD2">
                <w:rPr>
                  <w:rFonts w:eastAsia="SimSun"/>
                </w:rPr>
                <w:delText>Routing Indicator</w:delText>
              </w:r>
            </w:del>
          </w:p>
        </w:tc>
        <w:tc>
          <w:tcPr>
            <w:tcW w:w="4225" w:type="dxa"/>
            <w:tcBorders>
              <w:top w:val="single" w:sz="4" w:space="0" w:color="auto"/>
              <w:left w:val="single" w:sz="4" w:space="0" w:color="auto"/>
              <w:right w:val="single" w:sz="4" w:space="0" w:color="auto"/>
            </w:tcBorders>
          </w:tcPr>
          <w:p w14:paraId="71F945C5" w14:textId="524DABD2" w:rsidR="00204E7B" w:rsidRPr="00140E21" w:rsidRDefault="00204E7B" w:rsidP="00630260">
            <w:pPr>
              <w:pStyle w:val="TAL"/>
              <w:rPr>
                <w:rFonts w:eastAsia="SimSun"/>
              </w:rPr>
            </w:pPr>
            <w:del w:id="25" w:author="Ericsson_user" w:date="2025-02-07T22:34:00Z">
              <w:r w:rsidDel="00DF0CD2">
                <w:rPr>
                  <w:rFonts w:eastAsia="SimSun"/>
                </w:rPr>
                <w:delText>Routing Indicator assigned to the SUPI.</w:delText>
              </w:r>
            </w:del>
          </w:p>
        </w:tc>
      </w:tr>
      <w:tr w:rsidR="00204E7B" w:rsidRPr="00140E21" w14:paraId="39534FFE" w14:textId="77777777" w:rsidTr="00630260">
        <w:trPr>
          <w:cantSplit/>
          <w:tblHeader/>
          <w:jc w:val="center"/>
        </w:trPr>
        <w:tc>
          <w:tcPr>
            <w:tcW w:w="1980" w:type="dxa"/>
            <w:tcBorders>
              <w:top w:val="nil"/>
              <w:left w:val="single" w:sz="4" w:space="0" w:color="auto"/>
              <w:bottom w:val="nil"/>
              <w:right w:val="single" w:sz="4" w:space="0" w:color="auto"/>
            </w:tcBorders>
          </w:tcPr>
          <w:p w14:paraId="495EDCB7" w14:textId="77777777" w:rsidR="00204E7B" w:rsidRPr="00140E21" w:rsidRDefault="00204E7B" w:rsidP="0063026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7462702" w14:textId="77777777" w:rsidR="00204E7B" w:rsidRPr="00140E21" w:rsidRDefault="00204E7B" w:rsidP="00630260">
            <w:pPr>
              <w:pStyle w:val="TAL"/>
              <w:rPr>
                <w:rFonts w:eastAsia="Malgun Gothic"/>
                <w:b/>
              </w:rPr>
            </w:pPr>
            <w:r w:rsidRPr="00140E21">
              <w:rPr>
                <w:rFonts w:eastAsia="Malgun Gothic"/>
                <w:b/>
              </w:rPr>
              <w:t>Session Management Subscription data contains one or more S-NSSAI level subscription data:</w:t>
            </w:r>
          </w:p>
        </w:tc>
      </w:tr>
      <w:tr w:rsidR="00204E7B" w:rsidRPr="00140E21" w14:paraId="70925713" w14:textId="77777777" w:rsidTr="00630260">
        <w:trPr>
          <w:cantSplit/>
          <w:tblHeader/>
          <w:jc w:val="center"/>
        </w:trPr>
        <w:tc>
          <w:tcPr>
            <w:tcW w:w="1980" w:type="dxa"/>
            <w:tcBorders>
              <w:top w:val="nil"/>
              <w:left w:val="single" w:sz="4" w:space="0" w:color="auto"/>
              <w:bottom w:val="nil"/>
              <w:right w:val="single" w:sz="4" w:space="0" w:color="auto"/>
            </w:tcBorders>
          </w:tcPr>
          <w:p w14:paraId="4C309C10"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DFF504" w14:textId="77777777" w:rsidR="00204E7B" w:rsidRPr="00140E21" w:rsidRDefault="00204E7B" w:rsidP="006302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C7872C" w14:textId="77777777" w:rsidR="00204E7B" w:rsidRDefault="00204E7B" w:rsidP="00630260">
            <w:pPr>
              <w:pStyle w:val="TAL"/>
              <w:rPr>
                <w:rFonts w:eastAsia="Malgun Gothic"/>
              </w:rPr>
            </w:pPr>
            <w:r w:rsidRPr="00140E21">
              <w:rPr>
                <w:rFonts w:eastAsia="Malgun Gothic"/>
              </w:rPr>
              <w:t>Indicates the value of the S-NSSAI.</w:t>
            </w:r>
          </w:p>
          <w:p w14:paraId="7A999266" w14:textId="77777777" w:rsidR="00204E7B" w:rsidRPr="00140E21" w:rsidRDefault="00204E7B" w:rsidP="00630260">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204E7B" w:rsidRPr="00140E21" w14:paraId="6773C7B2" w14:textId="77777777" w:rsidTr="00630260">
        <w:trPr>
          <w:cantSplit/>
          <w:tblHeader/>
          <w:jc w:val="center"/>
        </w:trPr>
        <w:tc>
          <w:tcPr>
            <w:tcW w:w="1980" w:type="dxa"/>
            <w:tcBorders>
              <w:top w:val="nil"/>
              <w:left w:val="single" w:sz="4" w:space="0" w:color="auto"/>
              <w:bottom w:val="nil"/>
              <w:right w:val="single" w:sz="4" w:space="0" w:color="auto"/>
            </w:tcBorders>
          </w:tcPr>
          <w:p w14:paraId="3923763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7A7DF0" w14:textId="77777777" w:rsidR="00204E7B" w:rsidRPr="00140E21" w:rsidRDefault="00204E7B" w:rsidP="006302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3E19E3" w14:textId="77777777" w:rsidR="00204E7B" w:rsidRPr="00140E21" w:rsidRDefault="00204E7B" w:rsidP="00630260">
            <w:pPr>
              <w:pStyle w:val="TAL"/>
              <w:rPr>
                <w:rFonts w:eastAsia="Malgun Gothic"/>
              </w:rPr>
            </w:pPr>
            <w:r w:rsidRPr="00140E21">
              <w:rPr>
                <w:rFonts w:eastAsia="Malgun Gothic"/>
              </w:rPr>
              <w:t>List of the subscribed DNNs for the S-NSSAI (NOTE 1).</w:t>
            </w:r>
          </w:p>
        </w:tc>
      </w:tr>
      <w:tr w:rsidR="00204E7B" w:rsidRPr="00140E21" w14:paraId="1DE5138F" w14:textId="77777777" w:rsidTr="00630260">
        <w:trPr>
          <w:cantSplit/>
          <w:tblHeader/>
          <w:jc w:val="center"/>
        </w:trPr>
        <w:tc>
          <w:tcPr>
            <w:tcW w:w="1980" w:type="dxa"/>
            <w:tcBorders>
              <w:top w:val="nil"/>
              <w:left w:val="single" w:sz="4" w:space="0" w:color="auto"/>
              <w:bottom w:val="nil"/>
              <w:right w:val="single" w:sz="4" w:space="0" w:color="auto"/>
            </w:tcBorders>
          </w:tcPr>
          <w:p w14:paraId="5FC0D446"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C6EC1" w14:textId="77777777" w:rsidR="00204E7B" w:rsidRPr="00140E21" w:rsidRDefault="00204E7B" w:rsidP="00630260">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351961E" w14:textId="77777777" w:rsidR="00204E7B" w:rsidRDefault="00204E7B" w:rsidP="00630260">
            <w:pPr>
              <w:pStyle w:val="TAL"/>
              <w:rPr>
                <w:rFonts w:eastAsia="Malgun Gothic"/>
              </w:rPr>
            </w:pPr>
            <w:r>
              <w:rPr>
                <w:rFonts w:eastAsia="Malgun Gothic"/>
              </w:rPr>
              <w:t>Includes:</w:t>
            </w:r>
          </w:p>
          <w:p w14:paraId="0BF8B2A0" w14:textId="77777777" w:rsidR="00204E7B" w:rsidRDefault="00204E7B" w:rsidP="00630260">
            <w:pPr>
              <w:pStyle w:val="TAL"/>
              <w:ind w:left="318" w:hanging="318"/>
              <w:rPr>
                <w:rFonts w:eastAsia="Malgun Gothic"/>
              </w:rPr>
            </w:pPr>
            <w:bookmarkStart w:id="26" w:name="_PERM_MCCTEMPBM_CRPT57010011___2"/>
            <w:r>
              <w:rPr>
                <w:rFonts w:eastAsia="Malgun Gothic"/>
              </w:rPr>
              <w:t>-</w:t>
            </w:r>
            <w:r>
              <w:rPr>
                <w:rFonts w:eastAsia="Malgun Gothic"/>
              </w:rPr>
              <w:tab/>
              <w:t>PDU Session inactivity timer value.</w:t>
            </w:r>
          </w:p>
          <w:bookmarkEnd w:id="26"/>
          <w:p w14:paraId="5EE960AA" w14:textId="77777777" w:rsidR="00204E7B" w:rsidRDefault="00204E7B" w:rsidP="00630260">
            <w:pPr>
              <w:pStyle w:val="TAL"/>
              <w:rPr>
                <w:rFonts w:eastAsia="Malgun Gothic"/>
              </w:rPr>
            </w:pPr>
            <w:r>
              <w:rPr>
                <w:rFonts w:eastAsia="Malgun Gothic"/>
              </w:rPr>
              <w:t>The SMF uses this information as described in clause 5.15.15 of TS 23.501 [2].</w:t>
            </w:r>
          </w:p>
          <w:p w14:paraId="3A2E50F8" w14:textId="77777777" w:rsidR="00204E7B" w:rsidRPr="00140E21" w:rsidRDefault="00204E7B" w:rsidP="00630260">
            <w:pPr>
              <w:pStyle w:val="TAL"/>
              <w:rPr>
                <w:rFonts w:eastAsia="Malgun Gothic"/>
              </w:rPr>
            </w:pPr>
            <w:r>
              <w:rPr>
                <w:rFonts w:eastAsia="Malgun Gothic"/>
              </w:rPr>
              <w:t>(NOTE 22).</w:t>
            </w:r>
          </w:p>
        </w:tc>
      </w:tr>
      <w:tr w:rsidR="00204E7B" w:rsidRPr="00140E21" w14:paraId="6F9A88F9" w14:textId="77777777" w:rsidTr="00630260">
        <w:trPr>
          <w:cantSplit/>
          <w:tblHeader/>
          <w:jc w:val="center"/>
        </w:trPr>
        <w:tc>
          <w:tcPr>
            <w:tcW w:w="1980" w:type="dxa"/>
            <w:tcBorders>
              <w:top w:val="nil"/>
              <w:left w:val="single" w:sz="4" w:space="0" w:color="auto"/>
              <w:bottom w:val="nil"/>
              <w:right w:val="single" w:sz="4" w:space="0" w:color="auto"/>
            </w:tcBorders>
          </w:tcPr>
          <w:p w14:paraId="782C2A2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99512" w14:textId="77777777" w:rsidR="00204E7B" w:rsidRPr="00140E21" w:rsidRDefault="00204E7B" w:rsidP="0063026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4B8C640" w14:textId="77777777" w:rsidR="00204E7B" w:rsidRPr="00140E21" w:rsidRDefault="00204E7B" w:rsidP="0063026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04E7B" w:rsidRPr="00140E21" w14:paraId="22A2E40D" w14:textId="77777777" w:rsidTr="00630260">
        <w:trPr>
          <w:cantSplit/>
          <w:tblHeader/>
          <w:jc w:val="center"/>
        </w:trPr>
        <w:tc>
          <w:tcPr>
            <w:tcW w:w="1980" w:type="dxa"/>
            <w:tcBorders>
              <w:top w:val="nil"/>
              <w:left w:val="single" w:sz="4" w:space="0" w:color="auto"/>
              <w:bottom w:val="nil"/>
              <w:right w:val="single" w:sz="4" w:space="0" w:color="auto"/>
            </w:tcBorders>
          </w:tcPr>
          <w:p w14:paraId="16859EE3" w14:textId="77777777" w:rsidR="00204E7B" w:rsidRPr="00140E21" w:rsidRDefault="00204E7B" w:rsidP="006302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F2D29A2" w14:textId="77777777" w:rsidR="00204E7B" w:rsidRPr="00140E21" w:rsidRDefault="00204E7B" w:rsidP="00630260">
            <w:pPr>
              <w:pStyle w:val="TAL"/>
              <w:rPr>
                <w:rFonts w:eastAsia="Malgun Gothic"/>
                <w:b/>
              </w:rPr>
            </w:pPr>
            <w:r w:rsidRPr="00140E21">
              <w:rPr>
                <w:rFonts w:eastAsia="Malgun Gothic"/>
                <w:b/>
              </w:rPr>
              <w:t>For each DNN in S-NSSAI level subscription data:</w:t>
            </w:r>
          </w:p>
        </w:tc>
      </w:tr>
      <w:tr w:rsidR="00204E7B" w:rsidRPr="00140E21" w14:paraId="053C6E87" w14:textId="77777777" w:rsidTr="00630260">
        <w:trPr>
          <w:cantSplit/>
          <w:tblHeader/>
          <w:jc w:val="center"/>
        </w:trPr>
        <w:tc>
          <w:tcPr>
            <w:tcW w:w="1980" w:type="dxa"/>
            <w:tcBorders>
              <w:top w:val="nil"/>
              <w:left w:val="single" w:sz="4" w:space="0" w:color="auto"/>
              <w:bottom w:val="nil"/>
              <w:right w:val="single" w:sz="4" w:space="0" w:color="auto"/>
            </w:tcBorders>
          </w:tcPr>
          <w:p w14:paraId="5E13830A"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96F8F1" w14:textId="77777777" w:rsidR="00204E7B" w:rsidRPr="00140E21" w:rsidRDefault="00204E7B" w:rsidP="006302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D8F505" w14:textId="77777777" w:rsidR="00204E7B" w:rsidRPr="00140E21" w:rsidRDefault="00204E7B" w:rsidP="00630260">
            <w:pPr>
              <w:pStyle w:val="TAL"/>
              <w:rPr>
                <w:rFonts w:eastAsia="Malgun Gothic"/>
              </w:rPr>
            </w:pPr>
            <w:r w:rsidRPr="00140E21">
              <w:rPr>
                <w:rFonts w:eastAsia="Malgun Gothic"/>
              </w:rPr>
              <w:t>DNN for the PDU Session.</w:t>
            </w:r>
          </w:p>
        </w:tc>
      </w:tr>
      <w:tr w:rsidR="00204E7B" w:rsidRPr="00140E21" w14:paraId="71F8A583" w14:textId="77777777" w:rsidTr="00630260">
        <w:trPr>
          <w:cantSplit/>
          <w:tblHeader/>
          <w:jc w:val="center"/>
        </w:trPr>
        <w:tc>
          <w:tcPr>
            <w:tcW w:w="1980" w:type="dxa"/>
            <w:tcBorders>
              <w:top w:val="nil"/>
              <w:left w:val="single" w:sz="4" w:space="0" w:color="auto"/>
              <w:bottom w:val="nil"/>
              <w:right w:val="single" w:sz="4" w:space="0" w:color="auto"/>
            </w:tcBorders>
          </w:tcPr>
          <w:p w14:paraId="7A68DCD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E612E" w14:textId="77777777" w:rsidR="00204E7B" w:rsidRPr="00140E21" w:rsidRDefault="00204E7B" w:rsidP="0063026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B12F975" w14:textId="77777777" w:rsidR="00204E7B" w:rsidRPr="00140E21" w:rsidRDefault="00204E7B" w:rsidP="00630260">
            <w:pPr>
              <w:pStyle w:val="TAL"/>
              <w:rPr>
                <w:rFonts w:eastAsia="Malgun Gothic"/>
              </w:rPr>
            </w:pPr>
            <w:r>
              <w:rPr>
                <w:rFonts w:eastAsia="Malgun Gothic"/>
              </w:rPr>
              <w:t>Indicates whether the DNN is used for aerial services (e.g. UAS operations or C2, etc.) as described in TS 23.256 [80].</w:t>
            </w:r>
          </w:p>
        </w:tc>
      </w:tr>
      <w:tr w:rsidR="00204E7B" w:rsidRPr="00140E21" w14:paraId="34A1BEA8" w14:textId="77777777" w:rsidTr="00630260">
        <w:trPr>
          <w:cantSplit/>
          <w:tblHeader/>
          <w:jc w:val="center"/>
        </w:trPr>
        <w:tc>
          <w:tcPr>
            <w:tcW w:w="1980" w:type="dxa"/>
            <w:tcBorders>
              <w:top w:val="nil"/>
              <w:left w:val="single" w:sz="4" w:space="0" w:color="auto"/>
              <w:bottom w:val="nil"/>
              <w:right w:val="single" w:sz="4" w:space="0" w:color="auto"/>
            </w:tcBorders>
          </w:tcPr>
          <w:p w14:paraId="6AF292A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087C0" w14:textId="77777777" w:rsidR="00204E7B" w:rsidRPr="00140E21" w:rsidRDefault="00204E7B" w:rsidP="0063026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494B96E" w14:textId="77777777" w:rsidR="00204E7B" w:rsidRPr="00140E21" w:rsidRDefault="00204E7B" w:rsidP="0063026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89A5AFF" w14:textId="77777777" w:rsidR="00204E7B" w:rsidRPr="00140E21" w:rsidRDefault="00204E7B" w:rsidP="00630260">
            <w:pPr>
              <w:pStyle w:val="TAL"/>
              <w:rPr>
                <w:rFonts w:eastAsia="Malgun Gothic"/>
              </w:rPr>
            </w:pPr>
            <w:r w:rsidRPr="00140E21">
              <w:rPr>
                <w:rFonts w:eastAsia="Malgun Gothic"/>
              </w:rPr>
              <w:t>See NOTE 4.</w:t>
            </w:r>
          </w:p>
        </w:tc>
      </w:tr>
      <w:tr w:rsidR="00204E7B" w:rsidRPr="00140E21" w14:paraId="57D8427B" w14:textId="77777777" w:rsidTr="00630260">
        <w:trPr>
          <w:cantSplit/>
          <w:tblHeader/>
          <w:jc w:val="center"/>
        </w:trPr>
        <w:tc>
          <w:tcPr>
            <w:tcW w:w="1980" w:type="dxa"/>
            <w:tcBorders>
              <w:top w:val="nil"/>
              <w:left w:val="single" w:sz="4" w:space="0" w:color="auto"/>
              <w:bottom w:val="nil"/>
              <w:right w:val="single" w:sz="4" w:space="0" w:color="auto"/>
            </w:tcBorders>
          </w:tcPr>
          <w:p w14:paraId="3C1BFA9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9383E" w14:textId="77777777" w:rsidR="00204E7B" w:rsidRPr="00140E21" w:rsidRDefault="00204E7B" w:rsidP="0063026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79F5DA5" w14:textId="77777777" w:rsidR="00204E7B" w:rsidRPr="00140E21" w:rsidRDefault="00204E7B" w:rsidP="00630260">
            <w:pPr>
              <w:pStyle w:val="TAL"/>
              <w:rPr>
                <w:rFonts w:eastAsia="Malgun Gothic"/>
              </w:rPr>
            </w:pPr>
            <w:r>
              <w:rPr>
                <w:rFonts w:eastAsia="Malgun Gothic"/>
              </w:rPr>
              <w:t>Information used for selecting how the UE IP address is to be allocated (see clause 5.8.2.2.1 of TS 23.501 [2]).</w:t>
            </w:r>
          </w:p>
        </w:tc>
      </w:tr>
      <w:tr w:rsidR="00204E7B" w:rsidRPr="00140E21" w14:paraId="0BC53B8A" w14:textId="77777777" w:rsidTr="00630260">
        <w:trPr>
          <w:cantSplit/>
          <w:tblHeader/>
          <w:jc w:val="center"/>
        </w:trPr>
        <w:tc>
          <w:tcPr>
            <w:tcW w:w="1980" w:type="dxa"/>
            <w:tcBorders>
              <w:top w:val="nil"/>
              <w:left w:val="single" w:sz="4" w:space="0" w:color="auto"/>
              <w:bottom w:val="nil"/>
              <w:right w:val="single" w:sz="4" w:space="0" w:color="auto"/>
            </w:tcBorders>
          </w:tcPr>
          <w:p w14:paraId="1E7B43B9"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1DE47" w14:textId="77777777" w:rsidR="00204E7B" w:rsidRPr="00140E21" w:rsidRDefault="00204E7B" w:rsidP="0063026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9195455" w14:textId="77777777" w:rsidR="00204E7B" w:rsidRPr="00140E21" w:rsidRDefault="00204E7B" w:rsidP="0063026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04E7B" w:rsidRPr="00140E21" w14:paraId="542FA289" w14:textId="77777777" w:rsidTr="00630260">
        <w:trPr>
          <w:cantSplit/>
          <w:tblHeader/>
          <w:jc w:val="center"/>
        </w:trPr>
        <w:tc>
          <w:tcPr>
            <w:tcW w:w="1980" w:type="dxa"/>
            <w:tcBorders>
              <w:top w:val="nil"/>
              <w:left w:val="single" w:sz="4" w:space="0" w:color="auto"/>
              <w:bottom w:val="nil"/>
              <w:right w:val="single" w:sz="4" w:space="0" w:color="auto"/>
            </w:tcBorders>
          </w:tcPr>
          <w:p w14:paraId="2889DDD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18B74" w14:textId="77777777" w:rsidR="00204E7B" w:rsidRPr="00140E21" w:rsidRDefault="00204E7B" w:rsidP="0063026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81FBA01" w14:textId="77777777" w:rsidR="00204E7B" w:rsidRPr="00140E21" w:rsidRDefault="00204E7B" w:rsidP="00630260">
            <w:pPr>
              <w:pStyle w:val="TAL"/>
              <w:rPr>
                <w:rFonts w:eastAsia="Malgun Gothic"/>
              </w:rPr>
            </w:pPr>
            <w:r w:rsidRPr="00140E21">
              <w:rPr>
                <w:rFonts w:eastAsia="Malgun Gothic"/>
              </w:rPr>
              <w:t>Indicates the default PDU Session Type for the DNN, S-NSSAI.</w:t>
            </w:r>
          </w:p>
        </w:tc>
      </w:tr>
      <w:tr w:rsidR="00204E7B" w:rsidRPr="00140E21" w14:paraId="6474FD97" w14:textId="77777777" w:rsidTr="00630260">
        <w:trPr>
          <w:cantSplit/>
          <w:tblHeader/>
          <w:jc w:val="center"/>
        </w:trPr>
        <w:tc>
          <w:tcPr>
            <w:tcW w:w="1980" w:type="dxa"/>
            <w:tcBorders>
              <w:top w:val="nil"/>
              <w:left w:val="single" w:sz="4" w:space="0" w:color="auto"/>
              <w:bottom w:val="nil"/>
              <w:right w:val="single" w:sz="4" w:space="0" w:color="auto"/>
            </w:tcBorders>
          </w:tcPr>
          <w:p w14:paraId="427B4A5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0E7DF" w14:textId="77777777" w:rsidR="00204E7B" w:rsidRPr="00140E21" w:rsidRDefault="00204E7B" w:rsidP="0063026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52C02D1" w14:textId="77777777" w:rsidR="00204E7B" w:rsidRPr="00140E21" w:rsidRDefault="00204E7B" w:rsidP="00630260">
            <w:pPr>
              <w:pStyle w:val="TAL"/>
              <w:rPr>
                <w:rFonts w:eastAsia="Malgun Gothic"/>
              </w:rPr>
            </w:pPr>
            <w:r w:rsidRPr="00140E21">
              <w:rPr>
                <w:rFonts w:eastAsia="Malgun Gothic"/>
              </w:rPr>
              <w:t>Indicates the allowed SSC modes for the DNN, S-NSSAI.</w:t>
            </w:r>
          </w:p>
        </w:tc>
      </w:tr>
      <w:tr w:rsidR="00204E7B" w:rsidRPr="00140E21" w14:paraId="628426EC" w14:textId="77777777" w:rsidTr="00630260">
        <w:trPr>
          <w:cantSplit/>
          <w:tblHeader/>
          <w:jc w:val="center"/>
        </w:trPr>
        <w:tc>
          <w:tcPr>
            <w:tcW w:w="1980" w:type="dxa"/>
            <w:tcBorders>
              <w:top w:val="nil"/>
              <w:left w:val="single" w:sz="4" w:space="0" w:color="auto"/>
              <w:bottom w:val="nil"/>
              <w:right w:val="single" w:sz="4" w:space="0" w:color="auto"/>
            </w:tcBorders>
          </w:tcPr>
          <w:p w14:paraId="773178B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230FF" w14:textId="77777777" w:rsidR="00204E7B" w:rsidRPr="00140E21" w:rsidRDefault="00204E7B" w:rsidP="0063026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94E78FC" w14:textId="77777777" w:rsidR="00204E7B" w:rsidRPr="00140E21" w:rsidRDefault="00204E7B" w:rsidP="00630260">
            <w:pPr>
              <w:pStyle w:val="TAL"/>
              <w:rPr>
                <w:rFonts w:eastAsia="Malgun Gothic"/>
              </w:rPr>
            </w:pPr>
            <w:r w:rsidRPr="00140E21">
              <w:rPr>
                <w:rFonts w:eastAsia="Malgun Gothic"/>
              </w:rPr>
              <w:t>Indicate the default SSC mode for the DNN, S-NSSAI.</w:t>
            </w:r>
          </w:p>
        </w:tc>
      </w:tr>
      <w:tr w:rsidR="00204E7B" w:rsidRPr="00140E21" w14:paraId="665C724F" w14:textId="77777777" w:rsidTr="00630260">
        <w:trPr>
          <w:cantSplit/>
          <w:tblHeader/>
          <w:jc w:val="center"/>
        </w:trPr>
        <w:tc>
          <w:tcPr>
            <w:tcW w:w="1980" w:type="dxa"/>
            <w:tcBorders>
              <w:top w:val="nil"/>
              <w:left w:val="single" w:sz="4" w:space="0" w:color="auto"/>
              <w:bottom w:val="nil"/>
              <w:right w:val="single" w:sz="4" w:space="0" w:color="auto"/>
            </w:tcBorders>
          </w:tcPr>
          <w:p w14:paraId="02D6219A"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3B9B4" w14:textId="77777777" w:rsidR="00204E7B" w:rsidRPr="00140E21" w:rsidRDefault="00204E7B" w:rsidP="0063026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4882767" w14:textId="77777777" w:rsidR="00204E7B" w:rsidRPr="00140E21" w:rsidRDefault="00204E7B" w:rsidP="00630260">
            <w:pPr>
              <w:pStyle w:val="TAL"/>
              <w:rPr>
                <w:rFonts w:eastAsia="Malgun Gothic"/>
              </w:rPr>
            </w:pPr>
            <w:r w:rsidRPr="00140E21">
              <w:rPr>
                <w:rFonts w:eastAsia="Malgun Gothic"/>
              </w:rPr>
              <w:t>Indicates whether interworking with EPS is supported for this DNN and S-NSSAI.</w:t>
            </w:r>
          </w:p>
        </w:tc>
      </w:tr>
      <w:tr w:rsidR="00204E7B" w:rsidRPr="00140E21" w14:paraId="117FE6FD" w14:textId="77777777" w:rsidTr="00630260">
        <w:trPr>
          <w:cantSplit/>
          <w:tblHeader/>
          <w:jc w:val="center"/>
        </w:trPr>
        <w:tc>
          <w:tcPr>
            <w:tcW w:w="1980" w:type="dxa"/>
            <w:tcBorders>
              <w:top w:val="nil"/>
              <w:left w:val="single" w:sz="4" w:space="0" w:color="auto"/>
              <w:bottom w:val="nil"/>
              <w:right w:val="single" w:sz="4" w:space="0" w:color="auto"/>
            </w:tcBorders>
          </w:tcPr>
          <w:p w14:paraId="039A1D04"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57CD89" w14:textId="77777777" w:rsidR="00204E7B" w:rsidRPr="00140E21" w:rsidRDefault="00204E7B" w:rsidP="0063026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74EB9F" w14:textId="77777777" w:rsidR="00204E7B" w:rsidRPr="00140E21" w:rsidRDefault="00204E7B" w:rsidP="00630260">
            <w:pPr>
              <w:pStyle w:val="TAL"/>
              <w:rPr>
                <w:rFonts w:eastAsia="Malgun Gothic"/>
              </w:rPr>
            </w:pPr>
            <w:r w:rsidRPr="00140E21">
              <w:rPr>
                <w:rFonts w:eastAsia="Malgun Gothic"/>
              </w:rPr>
              <w:t>The QoS Flow level QoS parameter values (5QI and ARP) for the DNN, S-NSSAI (see clause 5.7.2.7 of TS 23.501 [2]).</w:t>
            </w:r>
          </w:p>
        </w:tc>
      </w:tr>
      <w:tr w:rsidR="00204E7B" w:rsidRPr="00140E21" w14:paraId="3FCD1B0F" w14:textId="77777777" w:rsidTr="00630260">
        <w:trPr>
          <w:cantSplit/>
          <w:tblHeader/>
          <w:jc w:val="center"/>
        </w:trPr>
        <w:tc>
          <w:tcPr>
            <w:tcW w:w="1980" w:type="dxa"/>
            <w:tcBorders>
              <w:top w:val="nil"/>
              <w:left w:val="single" w:sz="4" w:space="0" w:color="auto"/>
              <w:bottom w:val="nil"/>
              <w:right w:val="single" w:sz="4" w:space="0" w:color="auto"/>
            </w:tcBorders>
          </w:tcPr>
          <w:p w14:paraId="72CD4289"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E7EAD" w14:textId="77777777" w:rsidR="00204E7B" w:rsidRPr="00140E21" w:rsidRDefault="00204E7B" w:rsidP="0063026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ACE84E5" w14:textId="77777777" w:rsidR="00204E7B" w:rsidRPr="00140E21" w:rsidRDefault="00204E7B" w:rsidP="0063026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04E7B" w:rsidRPr="00140E21" w14:paraId="03FA45AD" w14:textId="77777777" w:rsidTr="00630260">
        <w:trPr>
          <w:cantSplit/>
          <w:tblHeader/>
          <w:jc w:val="center"/>
        </w:trPr>
        <w:tc>
          <w:tcPr>
            <w:tcW w:w="1980" w:type="dxa"/>
            <w:tcBorders>
              <w:top w:val="nil"/>
              <w:left w:val="single" w:sz="4" w:space="0" w:color="auto"/>
              <w:bottom w:val="nil"/>
              <w:right w:val="single" w:sz="4" w:space="0" w:color="auto"/>
            </w:tcBorders>
          </w:tcPr>
          <w:p w14:paraId="3A93EE6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2EE5F3" w14:textId="77777777" w:rsidR="00204E7B" w:rsidRPr="00140E21" w:rsidRDefault="00204E7B" w:rsidP="0063026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A387C03" w14:textId="77777777" w:rsidR="00204E7B" w:rsidRPr="00140E21" w:rsidRDefault="00204E7B" w:rsidP="0063026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04E7B" w:rsidRPr="00140E21" w14:paraId="56C6752B" w14:textId="77777777" w:rsidTr="00630260">
        <w:trPr>
          <w:cantSplit/>
          <w:tblHeader/>
          <w:jc w:val="center"/>
        </w:trPr>
        <w:tc>
          <w:tcPr>
            <w:tcW w:w="1980" w:type="dxa"/>
            <w:tcBorders>
              <w:top w:val="nil"/>
              <w:left w:val="single" w:sz="4" w:space="0" w:color="auto"/>
              <w:bottom w:val="nil"/>
              <w:right w:val="single" w:sz="4" w:space="0" w:color="auto"/>
            </w:tcBorders>
          </w:tcPr>
          <w:p w14:paraId="334FB55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DC7D8" w14:textId="77777777" w:rsidR="00204E7B" w:rsidRPr="00140E21" w:rsidRDefault="00204E7B" w:rsidP="0063026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4186424" w14:textId="77777777" w:rsidR="00204E7B" w:rsidRPr="00140E21" w:rsidRDefault="00204E7B" w:rsidP="00630260">
            <w:pPr>
              <w:pStyle w:val="TAL"/>
              <w:rPr>
                <w:rFonts w:eastAsia="Malgun Gothic"/>
              </w:rPr>
            </w:pPr>
            <w:r w:rsidRPr="00140E21">
              <w:rPr>
                <w:rFonts w:eastAsia="Malgun Gothic"/>
              </w:rPr>
              <w:t>Indicate the static IP address/prefix for the DNN, S-NSSAI.</w:t>
            </w:r>
          </w:p>
        </w:tc>
      </w:tr>
      <w:tr w:rsidR="00204E7B" w:rsidRPr="00140E21" w14:paraId="7100D00F" w14:textId="77777777" w:rsidTr="00630260">
        <w:trPr>
          <w:cantSplit/>
          <w:tblHeader/>
          <w:jc w:val="center"/>
        </w:trPr>
        <w:tc>
          <w:tcPr>
            <w:tcW w:w="1980" w:type="dxa"/>
            <w:tcBorders>
              <w:top w:val="nil"/>
              <w:left w:val="single" w:sz="4" w:space="0" w:color="auto"/>
              <w:bottom w:val="nil"/>
              <w:right w:val="single" w:sz="4" w:space="0" w:color="auto"/>
            </w:tcBorders>
          </w:tcPr>
          <w:p w14:paraId="1689E663"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82FCB" w14:textId="77777777" w:rsidR="00204E7B" w:rsidRPr="00140E21" w:rsidRDefault="00204E7B" w:rsidP="0063026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92E51B2" w14:textId="77777777" w:rsidR="00204E7B" w:rsidRPr="00140E21" w:rsidRDefault="00204E7B" w:rsidP="00630260">
            <w:pPr>
              <w:pStyle w:val="TAL"/>
              <w:rPr>
                <w:rFonts w:eastAsia="Malgun Gothic"/>
              </w:rPr>
            </w:pPr>
            <w:r w:rsidRPr="00140E21">
              <w:rPr>
                <w:rFonts w:eastAsia="Malgun Gothic"/>
              </w:rPr>
              <w:t>Indicates the security policy for integrity protection and encryption for the user plane.</w:t>
            </w:r>
          </w:p>
        </w:tc>
      </w:tr>
      <w:tr w:rsidR="00204E7B" w:rsidRPr="00140E21" w14:paraId="3BCC7E5F" w14:textId="77777777" w:rsidTr="00630260">
        <w:trPr>
          <w:cantSplit/>
          <w:tblHeader/>
          <w:jc w:val="center"/>
        </w:trPr>
        <w:tc>
          <w:tcPr>
            <w:tcW w:w="1980" w:type="dxa"/>
            <w:tcBorders>
              <w:top w:val="nil"/>
              <w:left w:val="single" w:sz="4" w:space="0" w:color="auto"/>
              <w:bottom w:val="nil"/>
              <w:right w:val="single" w:sz="4" w:space="0" w:color="auto"/>
            </w:tcBorders>
          </w:tcPr>
          <w:p w14:paraId="473ACAB5"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F53F4" w14:textId="77777777" w:rsidR="00204E7B" w:rsidRPr="00140E21" w:rsidRDefault="00204E7B" w:rsidP="0063026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0C47514" w14:textId="77777777" w:rsidR="00204E7B" w:rsidRPr="00140E21" w:rsidRDefault="00204E7B" w:rsidP="0063026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04E7B" w:rsidRPr="00140E21" w14:paraId="0EAE3A8A" w14:textId="77777777" w:rsidTr="00630260">
        <w:trPr>
          <w:cantSplit/>
          <w:tblHeader/>
          <w:jc w:val="center"/>
        </w:trPr>
        <w:tc>
          <w:tcPr>
            <w:tcW w:w="1980" w:type="dxa"/>
            <w:tcBorders>
              <w:top w:val="nil"/>
              <w:left w:val="single" w:sz="4" w:space="0" w:color="auto"/>
              <w:bottom w:val="nil"/>
              <w:right w:val="single" w:sz="4" w:space="0" w:color="auto"/>
            </w:tcBorders>
          </w:tcPr>
          <w:p w14:paraId="2F18D0F7"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6154E06" w14:textId="77777777" w:rsidR="00204E7B" w:rsidRPr="00140E21" w:rsidRDefault="00204E7B" w:rsidP="0063026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A5F2228" w14:textId="77777777" w:rsidR="00204E7B" w:rsidRPr="00140E21" w:rsidRDefault="00204E7B" w:rsidP="0063026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04E7B" w:rsidRPr="00140E21" w14:paraId="68AB5A7A" w14:textId="77777777" w:rsidTr="00630260">
        <w:trPr>
          <w:cantSplit/>
          <w:tblHeader/>
          <w:jc w:val="center"/>
        </w:trPr>
        <w:tc>
          <w:tcPr>
            <w:tcW w:w="1980" w:type="dxa"/>
            <w:tcBorders>
              <w:top w:val="nil"/>
              <w:left w:val="single" w:sz="4" w:space="0" w:color="auto"/>
              <w:bottom w:val="nil"/>
              <w:right w:val="single" w:sz="4" w:space="0" w:color="auto"/>
            </w:tcBorders>
          </w:tcPr>
          <w:p w14:paraId="4D088A16"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6528B" w14:textId="77777777" w:rsidR="00204E7B" w:rsidRPr="00140E21" w:rsidRDefault="00204E7B" w:rsidP="0063026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6B9958F" w14:textId="77777777" w:rsidR="00204E7B" w:rsidRPr="00140E21" w:rsidRDefault="00204E7B" w:rsidP="0063026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04E7B" w:rsidRPr="00140E21" w14:paraId="07AD7236" w14:textId="77777777" w:rsidTr="00630260">
        <w:trPr>
          <w:cantSplit/>
          <w:tblHeader/>
          <w:jc w:val="center"/>
        </w:trPr>
        <w:tc>
          <w:tcPr>
            <w:tcW w:w="1980" w:type="dxa"/>
            <w:tcBorders>
              <w:top w:val="nil"/>
              <w:left w:val="single" w:sz="4" w:space="0" w:color="auto"/>
              <w:bottom w:val="nil"/>
              <w:right w:val="single" w:sz="4" w:space="0" w:color="auto"/>
            </w:tcBorders>
          </w:tcPr>
          <w:p w14:paraId="10BAD7C2"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3F45B" w14:textId="77777777" w:rsidR="00204E7B" w:rsidRPr="00140E21" w:rsidRDefault="00204E7B" w:rsidP="0063026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F240D2" w14:textId="77777777" w:rsidR="00204E7B" w:rsidRPr="00140E21" w:rsidRDefault="00204E7B" w:rsidP="0063026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04E7B" w:rsidRPr="00140E21" w14:paraId="1FCD7F73" w14:textId="77777777" w:rsidTr="00630260">
        <w:trPr>
          <w:cantSplit/>
          <w:tblHeader/>
          <w:jc w:val="center"/>
        </w:trPr>
        <w:tc>
          <w:tcPr>
            <w:tcW w:w="1980" w:type="dxa"/>
            <w:tcBorders>
              <w:top w:val="nil"/>
              <w:left w:val="single" w:sz="4" w:space="0" w:color="auto"/>
              <w:bottom w:val="nil"/>
              <w:right w:val="single" w:sz="4" w:space="0" w:color="auto"/>
            </w:tcBorders>
          </w:tcPr>
          <w:p w14:paraId="240344C1"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1705D" w14:textId="77777777" w:rsidR="00204E7B" w:rsidRPr="00140E21" w:rsidRDefault="00204E7B" w:rsidP="00630260">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6F067DE" w14:textId="77777777" w:rsidR="00204E7B" w:rsidRPr="00140E21" w:rsidRDefault="00204E7B" w:rsidP="00630260">
            <w:pPr>
              <w:pStyle w:val="TAL"/>
              <w:rPr>
                <w:rFonts w:eastAsia="Malgun Gothic"/>
              </w:rPr>
            </w:pPr>
            <w:r>
              <w:rPr>
                <w:rFonts w:eastAsia="Malgun Gothic"/>
              </w:rPr>
              <w:t>Parameters characterise the foreseen behaviour of a UE for a specific application as specified in clause 4.15.6.3f.</w:t>
            </w:r>
          </w:p>
        </w:tc>
      </w:tr>
      <w:tr w:rsidR="00204E7B" w:rsidRPr="00140E21" w14:paraId="77621D4D" w14:textId="77777777" w:rsidTr="00630260">
        <w:trPr>
          <w:cantSplit/>
          <w:tblHeader/>
          <w:jc w:val="center"/>
        </w:trPr>
        <w:tc>
          <w:tcPr>
            <w:tcW w:w="1980" w:type="dxa"/>
            <w:tcBorders>
              <w:top w:val="nil"/>
              <w:left w:val="single" w:sz="4" w:space="0" w:color="auto"/>
              <w:bottom w:val="nil"/>
              <w:right w:val="single" w:sz="4" w:space="0" w:color="auto"/>
            </w:tcBorders>
          </w:tcPr>
          <w:p w14:paraId="299F236A"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E5BAB" w14:textId="77777777" w:rsidR="00204E7B" w:rsidRPr="00140E21" w:rsidRDefault="00204E7B" w:rsidP="006302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CAF97DE" w14:textId="77777777" w:rsidR="00204E7B" w:rsidRPr="00140E21" w:rsidRDefault="00204E7B" w:rsidP="0063026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04E7B" w:rsidRPr="00140E21" w14:paraId="7AB72538" w14:textId="77777777" w:rsidTr="00630260">
        <w:trPr>
          <w:cantSplit/>
          <w:tblHeader/>
          <w:jc w:val="center"/>
        </w:trPr>
        <w:tc>
          <w:tcPr>
            <w:tcW w:w="1980" w:type="dxa"/>
            <w:tcBorders>
              <w:top w:val="nil"/>
              <w:left w:val="single" w:sz="4" w:space="0" w:color="auto"/>
              <w:bottom w:val="nil"/>
              <w:right w:val="single" w:sz="4" w:space="0" w:color="auto"/>
            </w:tcBorders>
          </w:tcPr>
          <w:p w14:paraId="0A0B0458"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250B3" w14:textId="77777777" w:rsidR="00204E7B" w:rsidRPr="00140E21" w:rsidRDefault="00204E7B" w:rsidP="006302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CECDBA" w14:textId="77777777" w:rsidR="00204E7B" w:rsidRPr="00140E21" w:rsidRDefault="00204E7B" w:rsidP="00630260">
            <w:pPr>
              <w:pStyle w:val="TAL"/>
              <w:rPr>
                <w:rFonts w:eastAsia="Malgun Gothic"/>
              </w:rPr>
            </w:pPr>
            <w:r>
              <w:rPr>
                <w:rFonts w:eastAsia="Malgun Gothic"/>
              </w:rPr>
              <w:t>Indicates whether MA PDU session establishment is allowed.</w:t>
            </w:r>
          </w:p>
        </w:tc>
      </w:tr>
      <w:tr w:rsidR="00204E7B" w:rsidRPr="00140E21" w14:paraId="2CC57843" w14:textId="77777777" w:rsidTr="00630260">
        <w:trPr>
          <w:cantSplit/>
          <w:tblHeader/>
          <w:jc w:val="center"/>
        </w:trPr>
        <w:tc>
          <w:tcPr>
            <w:tcW w:w="1980" w:type="dxa"/>
            <w:tcBorders>
              <w:top w:val="nil"/>
              <w:left w:val="single" w:sz="4" w:space="0" w:color="auto"/>
              <w:bottom w:val="nil"/>
              <w:right w:val="single" w:sz="4" w:space="0" w:color="auto"/>
            </w:tcBorders>
          </w:tcPr>
          <w:p w14:paraId="5F1BCE93"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0D9B5" w14:textId="77777777" w:rsidR="00204E7B" w:rsidRDefault="00204E7B" w:rsidP="006302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F3CDBB5" w14:textId="77777777" w:rsidR="00204E7B" w:rsidRDefault="00204E7B" w:rsidP="0063026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04E7B" w:rsidRPr="00140E21" w14:paraId="2196945A" w14:textId="77777777" w:rsidTr="00630260">
        <w:trPr>
          <w:cantSplit/>
          <w:tblHeader/>
          <w:jc w:val="center"/>
        </w:trPr>
        <w:tc>
          <w:tcPr>
            <w:tcW w:w="1980" w:type="dxa"/>
            <w:tcBorders>
              <w:top w:val="nil"/>
              <w:left w:val="single" w:sz="4" w:space="0" w:color="auto"/>
              <w:bottom w:val="nil"/>
              <w:right w:val="single" w:sz="4" w:space="0" w:color="auto"/>
            </w:tcBorders>
          </w:tcPr>
          <w:p w14:paraId="2EA35D16"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6D80D" w14:textId="77777777" w:rsidR="00204E7B" w:rsidRPr="00140E21" w:rsidRDefault="00204E7B" w:rsidP="006302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F0B5A5D" w14:textId="77777777" w:rsidR="00204E7B" w:rsidRPr="00140E21" w:rsidRDefault="00204E7B" w:rsidP="00630260">
            <w:pPr>
              <w:pStyle w:val="TAL"/>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204E7B" w:rsidRPr="00140E21" w14:paraId="6A8E8C4B" w14:textId="77777777" w:rsidTr="00630260">
        <w:trPr>
          <w:cantSplit/>
          <w:tblHeader/>
          <w:jc w:val="center"/>
        </w:trPr>
        <w:tc>
          <w:tcPr>
            <w:tcW w:w="1980" w:type="dxa"/>
            <w:tcBorders>
              <w:top w:val="nil"/>
              <w:left w:val="single" w:sz="4" w:space="0" w:color="auto"/>
              <w:bottom w:val="nil"/>
              <w:right w:val="single" w:sz="4" w:space="0" w:color="auto"/>
            </w:tcBorders>
          </w:tcPr>
          <w:p w14:paraId="28C61032"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81D4A" w14:textId="77777777" w:rsidR="00204E7B" w:rsidRDefault="00204E7B" w:rsidP="006302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2387288" w14:textId="77777777" w:rsidR="00204E7B" w:rsidRDefault="00204E7B" w:rsidP="006302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04E7B" w:rsidRPr="00140E21" w14:paraId="136D6A42" w14:textId="77777777" w:rsidTr="00630260">
        <w:trPr>
          <w:cantSplit/>
          <w:tblHeader/>
          <w:jc w:val="center"/>
        </w:trPr>
        <w:tc>
          <w:tcPr>
            <w:tcW w:w="1980" w:type="dxa"/>
            <w:tcBorders>
              <w:top w:val="nil"/>
              <w:left w:val="single" w:sz="4" w:space="0" w:color="auto"/>
              <w:bottom w:val="nil"/>
              <w:right w:val="single" w:sz="4" w:space="0" w:color="auto"/>
            </w:tcBorders>
          </w:tcPr>
          <w:p w14:paraId="79A8FE9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10BF" w14:textId="77777777" w:rsidR="00204E7B" w:rsidRDefault="00204E7B" w:rsidP="006302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8B85A4F" w14:textId="77777777" w:rsidR="00204E7B" w:rsidRDefault="00204E7B" w:rsidP="0063026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04E7B" w:rsidRPr="00140E21" w14:paraId="303DEE72" w14:textId="77777777" w:rsidTr="00630260">
        <w:trPr>
          <w:cantSplit/>
          <w:tblHeader/>
          <w:jc w:val="center"/>
        </w:trPr>
        <w:tc>
          <w:tcPr>
            <w:tcW w:w="1980" w:type="dxa"/>
            <w:tcBorders>
              <w:top w:val="nil"/>
              <w:left w:val="single" w:sz="4" w:space="0" w:color="auto"/>
              <w:bottom w:val="nil"/>
              <w:right w:val="single" w:sz="4" w:space="0" w:color="auto"/>
            </w:tcBorders>
          </w:tcPr>
          <w:p w14:paraId="67922C7B"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167F6" w14:textId="77777777" w:rsidR="00204E7B" w:rsidRDefault="00204E7B" w:rsidP="0063026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BE3D2F" w14:textId="77777777" w:rsidR="00204E7B" w:rsidRDefault="00204E7B" w:rsidP="0063026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04E7B" w:rsidRPr="00140E21" w14:paraId="3CF579C2" w14:textId="77777777" w:rsidTr="00630260">
        <w:trPr>
          <w:cantSplit/>
          <w:tblHeader/>
          <w:jc w:val="center"/>
        </w:trPr>
        <w:tc>
          <w:tcPr>
            <w:tcW w:w="1980" w:type="dxa"/>
            <w:tcBorders>
              <w:top w:val="nil"/>
              <w:left w:val="single" w:sz="4" w:space="0" w:color="auto"/>
              <w:bottom w:val="nil"/>
              <w:right w:val="single" w:sz="4" w:space="0" w:color="auto"/>
            </w:tcBorders>
          </w:tcPr>
          <w:p w14:paraId="52F151F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38186" w14:textId="77777777" w:rsidR="00204E7B" w:rsidRDefault="00204E7B" w:rsidP="0063026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8ECBC02" w14:textId="77777777" w:rsidR="00204E7B" w:rsidRDefault="00204E7B" w:rsidP="00630260">
            <w:pPr>
              <w:pStyle w:val="TAL"/>
              <w:rPr>
                <w:rFonts w:eastAsia="Malgun Gothic"/>
              </w:rPr>
            </w:pPr>
            <w:r>
              <w:rPr>
                <w:rFonts w:eastAsia="Malgun Gothic"/>
              </w:rPr>
              <w:t>Indicates whether the UE is authorized to use 5GC assisted EAS discovery via EASDF (as defined in TS 23.548 [74]).</w:t>
            </w:r>
          </w:p>
        </w:tc>
      </w:tr>
      <w:tr w:rsidR="00204E7B" w:rsidRPr="00140E21" w14:paraId="54BFF180"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304CE9EF"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7433A" w14:textId="77777777" w:rsidR="00204E7B" w:rsidRPr="00140E21" w:rsidRDefault="00204E7B" w:rsidP="0063026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E9AD3E6" w14:textId="77777777" w:rsidR="00204E7B" w:rsidRPr="00140E21" w:rsidRDefault="00204E7B" w:rsidP="00630260">
            <w:pPr>
              <w:pStyle w:val="TAL"/>
              <w:rPr>
                <w:rFonts w:eastAsia="Malgun Gothic"/>
              </w:rPr>
            </w:pPr>
            <w:r>
              <w:rPr>
                <w:rFonts w:eastAsia="Malgun Gothic"/>
              </w:rPr>
              <w:t>Indicates whether the VPLMN is authorized for Home Routed Session Breakout (HR-SBO) (see NOTE 17 and NOTE 18).</w:t>
            </w:r>
          </w:p>
        </w:tc>
      </w:tr>
      <w:tr w:rsidR="00204E7B" w:rsidRPr="00140E21" w14:paraId="63515635"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62A09842" w14:textId="77777777" w:rsidR="00204E7B" w:rsidRPr="00140E21" w:rsidRDefault="00204E7B" w:rsidP="0063026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5FE173C" w14:textId="77777777" w:rsidR="00204E7B" w:rsidRPr="00140E21" w:rsidRDefault="00204E7B" w:rsidP="006302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CE2AEB" w14:textId="77777777" w:rsidR="00204E7B" w:rsidRPr="00140E21" w:rsidRDefault="00204E7B" w:rsidP="00630260">
            <w:pPr>
              <w:pStyle w:val="TAL"/>
              <w:rPr>
                <w:rFonts w:eastAsia="Malgun Gothic"/>
              </w:rPr>
            </w:pPr>
            <w:r w:rsidRPr="00140E21">
              <w:rPr>
                <w:rFonts w:eastAsia="Malgun Gothic"/>
              </w:rPr>
              <w:t>Corresponding SUPI for input GPSI.</w:t>
            </w:r>
          </w:p>
        </w:tc>
      </w:tr>
      <w:tr w:rsidR="00204E7B" w:rsidRPr="00140E21" w14:paraId="09159E8C" w14:textId="77777777" w:rsidTr="00630260">
        <w:trPr>
          <w:cantSplit/>
          <w:tblHeader/>
          <w:jc w:val="center"/>
        </w:trPr>
        <w:tc>
          <w:tcPr>
            <w:tcW w:w="1980" w:type="dxa"/>
            <w:tcBorders>
              <w:top w:val="nil"/>
              <w:left w:val="single" w:sz="4" w:space="0" w:color="auto"/>
              <w:bottom w:val="nil"/>
              <w:right w:val="single" w:sz="4" w:space="0" w:color="auto"/>
            </w:tcBorders>
          </w:tcPr>
          <w:p w14:paraId="42650B1E"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684BE6" w14:textId="77777777" w:rsidR="00204E7B" w:rsidRPr="00140E21" w:rsidRDefault="00204E7B" w:rsidP="0063026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13493C3" w14:textId="77777777" w:rsidR="00204E7B" w:rsidRPr="00140E21" w:rsidRDefault="00204E7B" w:rsidP="0063026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04E7B" w:rsidRPr="00140E21" w14:paraId="4BFBE193"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1D701A55"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EEE91" w14:textId="77777777" w:rsidR="00204E7B" w:rsidRPr="00140E21" w:rsidRDefault="00204E7B" w:rsidP="0063026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20319A8" w14:textId="77777777" w:rsidR="00204E7B" w:rsidRPr="00140E21" w:rsidRDefault="00204E7B" w:rsidP="0063026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04E7B" w:rsidRPr="00140E21" w14:paraId="0560401E"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09B04E" w14:textId="77777777" w:rsidR="00204E7B" w:rsidRPr="00140E21" w:rsidRDefault="00204E7B" w:rsidP="0063026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3BD5A08" w14:textId="77777777" w:rsidR="00204E7B" w:rsidRPr="00140E21" w:rsidRDefault="00204E7B" w:rsidP="0063026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233B980" w14:textId="77777777" w:rsidR="00204E7B" w:rsidRPr="00140E21" w:rsidRDefault="00204E7B" w:rsidP="0063026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04E7B" w:rsidRPr="00140E21" w14:paraId="436A6517"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885F7E" w14:textId="77777777" w:rsidR="00204E7B" w:rsidRPr="00140E21" w:rsidRDefault="00204E7B" w:rsidP="00630260">
            <w:pPr>
              <w:pStyle w:val="TAL"/>
              <w:rPr>
                <w:rFonts w:eastAsia="SimSun"/>
                <w:lang w:eastAsia="zh-CN"/>
              </w:rPr>
            </w:pPr>
            <w:r w:rsidRPr="00140E21">
              <w:rPr>
                <w:rFonts w:eastAsia="SimSun"/>
                <w:lang w:eastAsia="zh-CN"/>
              </w:rPr>
              <w:t>LCS privacy</w:t>
            </w:r>
          </w:p>
          <w:p w14:paraId="02C43F24" w14:textId="77777777" w:rsidR="00204E7B" w:rsidRPr="00140E21" w:rsidRDefault="00204E7B" w:rsidP="0063026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DB6FDCD" w14:textId="77777777" w:rsidR="00204E7B" w:rsidRPr="00140E21" w:rsidRDefault="00204E7B" w:rsidP="0063026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338462" w14:textId="77777777" w:rsidR="00204E7B" w:rsidRPr="00140E21" w:rsidRDefault="00204E7B" w:rsidP="00630260">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204E7B" w:rsidRPr="00140E21" w14:paraId="172BC408"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B4F3C0" w14:textId="77777777" w:rsidR="00204E7B" w:rsidRPr="00140E21" w:rsidRDefault="00204E7B" w:rsidP="00630260">
            <w:pPr>
              <w:pStyle w:val="TAL"/>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FF80922" w14:textId="77777777" w:rsidR="00204E7B" w:rsidRPr="00140E21" w:rsidRDefault="00204E7B" w:rsidP="00630260">
            <w:pPr>
              <w:pStyle w:val="TAL"/>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598324E8" w14:textId="77777777" w:rsidR="00204E7B" w:rsidRPr="00140E21" w:rsidRDefault="00204E7B" w:rsidP="00630260">
            <w:pPr>
              <w:pStyle w:val="TAL"/>
              <w:rPr>
                <w:rFonts w:eastAsia="Malgun Gothic"/>
              </w:rPr>
            </w:pPr>
            <w:r>
              <w:rPr>
                <w:rFonts w:eastAsia="Malgun Gothic"/>
              </w:rPr>
              <w:t>Provides information for Ranging/Sidelink Positioning privacy classes and Ranging/SL Positioning Privacy Indication (RSPI) as defined in Annex B of TS 33.533 [94].</w:t>
            </w:r>
          </w:p>
        </w:tc>
      </w:tr>
      <w:tr w:rsidR="00204E7B" w:rsidRPr="00140E21" w14:paraId="6F291657"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50C2207" w14:textId="77777777" w:rsidR="00204E7B" w:rsidRPr="00140E21" w:rsidRDefault="00204E7B" w:rsidP="00630260">
            <w:pPr>
              <w:pStyle w:val="TAL"/>
              <w:rPr>
                <w:rFonts w:eastAsia="SimSun"/>
                <w:lang w:eastAsia="zh-CN"/>
              </w:rPr>
            </w:pPr>
            <w:r w:rsidRPr="00140E21">
              <w:rPr>
                <w:rFonts w:eastAsia="SimSun"/>
                <w:lang w:eastAsia="zh-CN"/>
              </w:rPr>
              <w:t>LCS mobile origination</w:t>
            </w:r>
          </w:p>
          <w:p w14:paraId="3D822615" w14:textId="77777777" w:rsidR="00204E7B" w:rsidRPr="00140E21" w:rsidRDefault="00204E7B" w:rsidP="0063026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4FBCEAB" w14:textId="77777777" w:rsidR="00204E7B" w:rsidRPr="00140E21" w:rsidRDefault="00204E7B" w:rsidP="0063026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B344433" w14:textId="77777777" w:rsidR="00204E7B" w:rsidRPr="00140E21" w:rsidRDefault="00204E7B" w:rsidP="00630260">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204E7B" w:rsidRPr="00140E21" w14:paraId="0FFF9B70"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4B0231" w14:textId="77777777" w:rsidR="00204E7B" w:rsidRPr="00140E21" w:rsidRDefault="00204E7B" w:rsidP="0063026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569FCB92" w14:textId="77777777" w:rsidR="00204E7B" w:rsidRPr="00140E21" w:rsidRDefault="00204E7B" w:rsidP="0063026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B517B9A" w14:textId="77777777" w:rsidR="00204E7B" w:rsidRPr="00140E21" w:rsidRDefault="00204E7B" w:rsidP="0063026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04E7B" w:rsidRPr="00140E21" w14:paraId="66690927"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FADF05" w14:textId="77777777" w:rsidR="00204E7B" w:rsidRPr="00140E21" w:rsidRDefault="00204E7B" w:rsidP="0063026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24A99A9" w14:textId="77777777" w:rsidR="00204E7B" w:rsidRPr="00140E21" w:rsidRDefault="00204E7B" w:rsidP="006302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2F5AFE0" w14:textId="77777777" w:rsidR="00204E7B" w:rsidRPr="00140E21" w:rsidRDefault="00204E7B" w:rsidP="0063026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204E7B" w:rsidRPr="00140E21" w14:paraId="4C6ECE79"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669102C5" w14:textId="77777777" w:rsidR="00204E7B" w:rsidRPr="00140E21" w:rsidRDefault="00204E7B" w:rsidP="0063026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4242518" w14:textId="77777777" w:rsidR="00204E7B" w:rsidRPr="00140E21" w:rsidRDefault="00204E7B" w:rsidP="006302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AFE847" w14:textId="77777777" w:rsidR="00204E7B" w:rsidRPr="00140E21" w:rsidRDefault="00204E7B" w:rsidP="00630260">
            <w:pPr>
              <w:pStyle w:val="TAL"/>
              <w:rPr>
                <w:rFonts w:eastAsia="Malgun Gothic"/>
              </w:rPr>
            </w:pPr>
            <w:r>
              <w:rPr>
                <w:rFonts w:eastAsia="Malgun Gothic"/>
              </w:rPr>
              <w:t>Indicates whether the UE is authorized to use the NR sidelink for V2X services as Vehicle UE, Pedestrian UE, or both.</w:t>
            </w:r>
          </w:p>
        </w:tc>
      </w:tr>
      <w:tr w:rsidR="00204E7B" w:rsidRPr="00140E21" w14:paraId="5BAB1B7F" w14:textId="77777777" w:rsidTr="00630260">
        <w:trPr>
          <w:cantSplit/>
          <w:tblHeader/>
          <w:jc w:val="center"/>
        </w:trPr>
        <w:tc>
          <w:tcPr>
            <w:tcW w:w="1980" w:type="dxa"/>
            <w:tcBorders>
              <w:top w:val="nil"/>
              <w:left w:val="single" w:sz="4" w:space="0" w:color="auto"/>
              <w:bottom w:val="nil"/>
              <w:right w:val="single" w:sz="4" w:space="0" w:color="auto"/>
            </w:tcBorders>
          </w:tcPr>
          <w:p w14:paraId="51F3DA43"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9222C" w14:textId="77777777" w:rsidR="00204E7B" w:rsidRPr="00140E21" w:rsidRDefault="00204E7B" w:rsidP="006302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0709FB0" w14:textId="77777777" w:rsidR="00204E7B" w:rsidRPr="00140E21" w:rsidRDefault="00204E7B" w:rsidP="00630260">
            <w:pPr>
              <w:pStyle w:val="TAL"/>
              <w:rPr>
                <w:rFonts w:eastAsia="Malgun Gothic"/>
              </w:rPr>
            </w:pPr>
            <w:r>
              <w:rPr>
                <w:rFonts w:eastAsia="Malgun Gothic"/>
              </w:rPr>
              <w:t>Indicates whether the UE is authorized to use the LTE sidelink for V2X services as Vehicle UE, Pedestrian UE, or both.</w:t>
            </w:r>
          </w:p>
        </w:tc>
      </w:tr>
      <w:tr w:rsidR="00204E7B" w:rsidRPr="00140E21" w14:paraId="0499AB74" w14:textId="77777777" w:rsidTr="00630260">
        <w:trPr>
          <w:cantSplit/>
          <w:tblHeader/>
          <w:jc w:val="center"/>
        </w:trPr>
        <w:tc>
          <w:tcPr>
            <w:tcW w:w="1980" w:type="dxa"/>
            <w:tcBorders>
              <w:top w:val="nil"/>
              <w:left w:val="single" w:sz="4" w:space="0" w:color="auto"/>
              <w:bottom w:val="nil"/>
              <w:right w:val="single" w:sz="4" w:space="0" w:color="auto"/>
            </w:tcBorders>
          </w:tcPr>
          <w:p w14:paraId="4E4ABAF1"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2874B" w14:textId="77777777" w:rsidR="00204E7B" w:rsidRPr="00140E21" w:rsidRDefault="00204E7B" w:rsidP="006302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A3D169F" w14:textId="77777777" w:rsidR="00204E7B" w:rsidRPr="00140E21" w:rsidRDefault="00204E7B" w:rsidP="00630260">
            <w:pPr>
              <w:pStyle w:val="TAL"/>
              <w:rPr>
                <w:rFonts w:eastAsia="Malgun Gothic"/>
              </w:rPr>
            </w:pPr>
            <w:r>
              <w:rPr>
                <w:rFonts w:eastAsia="Malgun Gothic"/>
              </w:rPr>
              <w:t>AMBR of UE's NR sidelink (i.e. PC5) communication for V2X services.</w:t>
            </w:r>
          </w:p>
        </w:tc>
      </w:tr>
      <w:tr w:rsidR="00204E7B" w:rsidRPr="00140E21" w14:paraId="58D2AEAF"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165344E1"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862702" w14:textId="77777777" w:rsidR="00204E7B" w:rsidRPr="00140E21" w:rsidRDefault="00204E7B" w:rsidP="006302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C934534" w14:textId="77777777" w:rsidR="00204E7B" w:rsidRPr="00140E21" w:rsidRDefault="00204E7B" w:rsidP="00630260">
            <w:pPr>
              <w:pStyle w:val="TAL"/>
              <w:rPr>
                <w:rFonts w:eastAsia="Malgun Gothic"/>
              </w:rPr>
            </w:pPr>
            <w:r>
              <w:rPr>
                <w:rFonts w:eastAsia="Malgun Gothic"/>
              </w:rPr>
              <w:t>AMBR of UE's LTE sidelink (i.e. PC5) communication for V2X services.</w:t>
            </w:r>
          </w:p>
        </w:tc>
      </w:tr>
      <w:tr w:rsidR="00204E7B" w:rsidRPr="00140E21" w14:paraId="1949D4AF" w14:textId="77777777" w:rsidTr="00630260">
        <w:trPr>
          <w:cantSplit/>
          <w:tblHeader/>
          <w:jc w:val="center"/>
        </w:trPr>
        <w:tc>
          <w:tcPr>
            <w:tcW w:w="1980" w:type="dxa"/>
            <w:tcBorders>
              <w:top w:val="single" w:sz="4" w:space="0" w:color="auto"/>
              <w:left w:val="single" w:sz="4" w:space="0" w:color="auto"/>
              <w:bottom w:val="nil"/>
              <w:right w:val="single" w:sz="4" w:space="0" w:color="auto"/>
            </w:tcBorders>
          </w:tcPr>
          <w:p w14:paraId="258464C4" w14:textId="77777777" w:rsidR="00204E7B" w:rsidRPr="00140E21" w:rsidRDefault="00204E7B" w:rsidP="00630260">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31A69F9" w14:textId="77777777" w:rsidR="00204E7B" w:rsidRPr="00140E21" w:rsidRDefault="00204E7B" w:rsidP="0063026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606D32" w14:textId="77777777" w:rsidR="00204E7B" w:rsidRPr="00140E21" w:rsidRDefault="00204E7B" w:rsidP="00630260">
            <w:pPr>
              <w:pStyle w:val="TAL"/>
              <w:rPr>
                <w:rFonts w:eastAsia="Malgun Gothic"/>
              </w:rPr>
            </w:pPr>
            <w:r>
              <w:rPr>
                <w:rFonts w:eastAsia="Malgun Gothic"/>
              </w:rPr>
              <w:t>Indicates whether the UE is authorized to use the NR sidelink for A2X services.</w:t>
            </w:r>
          </w:p>
        </w:tc>
      </w:tr>
      <w:tr w:rsidR="00204E7B" w:rsidRPr="00140E21" w14:paraId="74CB7608" w14:textId="77777777" w:rsidTr="00630260">
        <w:trPr>
          <w:cantSplit/>
          <w:tblHeader/>
          <w:jc w:val="center"/>
        </w:trPr>
        <w:tc>
          <w:tcPr>
            <w:tcW w:w="1980" w:type="dxa"/>
            <w:tcBorders>
              <w:top w:val="nil"/>
              <w:left w:val="single" w:sz="4" w:space="0" w:color="auto"/>
              <w:bottom w:val="nil"/>
              <w:right w:val="single" w:sz="4" w:space="0" w:color="auto"/>
            </w:tcBorders>
          </w:tcPr>
          <w:p w14:paraId="4070F5EC"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28FD" w14:textId="77777777" w:rsidR="00204E7B" w:rsidRPr="00140E21" w:rsidRDefault="00204E7B" w:rsidP="0063026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A0C4BF9" w14:textId="77777777" w:rsidR="00204E7B" w:rsidRPr="00140E21" w:rsidRDefault="00204E7B" w:rsidP="00630260">
            <w:pPr>
              <w:pStyle w:val="TAL"/>
              <w:rPr>
                <w:rFonts w:eastAsia="Malgun Gothic"/>
              </w:rPr>
            </w:pPr>
            <w:r>
              <w:rPr>
                <w:rFonts w:eastAsia="Malgun Gothic"/>
              </w:rPr>
              <w:t>Indicates whether the UE is authorized to use the LTE sidelink for A2X services.</w:t>
            </w:r>
          </w:p>
        </w:tc>
      </w:tr>
      <w:tr w:rsidR="00204E7B" w:rsidRPr="00140E21" w14:paraId="2811DEA0" w14:textId="77777777" w:rsidTr="00630260">
        <w:trPr>
          <w:cantSplit/>
          <w:tblHeader/>
          <w:jc w:val="center"/>
        </w:trPr>
        <w:tc>
          <w:tcPr>
            <w:tcW w:w="1980" w:type="dxa"/>
            <w:tcBorders>
              <w:top w:val="nil"/>
              <w:left w:val="single" w:sz="4" w:space="0" w:color="auto"/>
              <w:bottom w:val="nil"/>
              <w:right w:val="single" w:sz="4" w:space="0" w:color="auto"/>
            </w:tcBorders>
          </w:tcPr>
          <w:p w14:paraId="3C7C044C"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BDA6F4" w14:textId="77777777" w:rsidR="00204E7B" w:rsidRPr="00140E21" w:rsidRDefault="00204E7B" w:rsidP="0063026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2BAEC8F" w14:textId="77777777" w:rsidR="00204E7B" w:rsidRPr="00140E21" w:rsidRDefault="00204E7B" w:rsidP="00630260">
            <w:pPr>
              <w:pStyle w:val="TAL"/>
              <w:rPr>
                <w:rFonts w:eastAsia="Malgun Gothic"/>
              </w:rPr>
            </w:pPr>
            <w:r>
              <w:rPr>
                <w:rFonts w:eastAsia="Malgun Gothic"/>
              </w:rPr>
              <w:t>AMBR of UE's NR sidelink (i.e. PC5) communication for A2X services.</w:t>
            </w:r>
          </w:p>
        </w:tc>
      </w:tr>
      <w:tr w:rsidR="00204E7B" w:rsidRPr="00140E21" w14:paraId="0D2E6598"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50966E33"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E7EB5" w14:textId="77777777" w:rsidR="00204E7B" w:rsidRPr="00140E21" w:rsidRDefault="00204E7B" w:rsidP="0063026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51FB9F9" w14:textId="77777777" w:rsidR="00204E7B" w:rsidRPr="00140E21" w:rsidRDefault="00204E7B" w:rsidP="00630260">
            <w:pPr>
              <w:pStyle w:val="TAL"/>
              <w:rPr>
                <w:rFonts w:eastAsia="Malgun Gothic"/>
              </w:rPr>
            </w:pPr>
            <w:r>
              <w:rPr>
                <w:rFonts w:eastAsia="Malgun Gothic"/>
              </w:rPr>
              <w:t>AMBR of UE's LTE sidelink (i.e. PC5) communication for A2X services.</w:t>
            </w:r>
          </w:p>
        </w:tc>
      </w:tr>
      <w:tr w:rsidR="00204E7B" w:rsidRPr="00140E21" w14:paraId="487D4822" w14:textId="77777777" w:rsidTr="00630260">
        <w:trPr>
          <w:cantSplit/>
          <w:tblHeader/>
          <w:jc w:val="center"/>
        </w:trPr>
        <w:tc>
          <w:tcPr>
            <w:tcW w:w="1980" w:type="dxa"/>
            <w:tcBorders>
              <w:top w:val="nil"/>
              <w:left w:val="single" w:sz="4" w:space="0" w:color="auto"/>
              <w:bottom w:val="nil"/>
              <w:right w:val="single" w:sz="4" w:space="0" w:color="auto"/>
            </w:tcBorders>
          </w:tcPr>
          <w:p w14:paraId="47FC2D6B" w14:textId="77777777" w:rsidR="00204E7B" w:rsidRPr="00140E21" w:rsidRDefault="00204E7B" w:rsidP="00630260">
            <w:pPr>
              <w:pStyle w:val="TAL"/>
              <w:rPr>
                <w:rFonts w:eastAsia="Malgun Gothic"/>
              </w:rPr>
            </w:pPr>
            <w:bookmarkStart w:id="27" w:name="_PERM_MCCTEMPBM_CRPT57010012___2" w:colFirst="2" w:colLast="2"/>
            <w:bookmarkStart w:id="28" w:name="_PERM_MCCTEMPBM_CRPT16500008___2" w:colFirst="2" w:colLast="2"/>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0673A5D" w14:textId="77777777" w:rsidR="00204E7B" w:rsidRPr="00140E21" w:rsidRDefault="00204E7B" w:rsidP="0063026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336C91F" w14:textId="77777777" w:rsidR="00204E7B" w:rsidRDefault="00204E7B" w:rsidP="00630260">
            <w:pPr>
              <w:pStyle w:val="TAL"/>
              <w:rPr>
                <w:rFonts w:eastAsia="Malgun Gothic"/>
              </w:rPr>
            </w:pPr>
            <w:r>
              <w:rPr>
                <w:rFonts w:eastAsia="Malgun Gothic"/>
              </w:rPr>
              <w:t>Indications for whether the UE is authorised to use the 5G ProSe service(s), including:</w:t>
            </w:r>
          </w:p>
          <w:p w14:paraId="67CE5ABD" w14:textId="77777777" w:rsidR="00204E7B" w:rsidRDefault="00204E7B" w:rsidP="00630260">
            <w:pPr>
              <w:pStyle w:val="TAL"/>
              <w:ind w:left="318" w:hanging="318"/>
              <w:rPr>
                <w:rFonts w:eastAsia="Malgun Gothic"/>
              </w:rPr>
            </w:pPr>
            <w:r>
              <w:rPr>
                <w:rFonts w:eastAsia="Malgun Gothic"/>
              </w:rPr>
              <w:t>-</w:t>
            </w:r>
            <w:r>
              <w:rPr>
                <w:rFonts w:eastAsia="Malgun Gothic"/>
              </w:rPr>
              <w:tab/>
              <w:t>use 5G ProSe Direct Discovery;</w:t>
            </w:r>
          </w:p>
          <w:p w14:paraId="727BF281" w14:textId="77777777" w:rsidR="00204E7B" w:rsidRDefault="00204E7B" w:rsidP="00630260">
            <w:pPr>
              <w:pStyle w:val="TAL"/>
              <w:ind w:left="318" w:hanging="318"/>
              <w:rPr>
                <w:rFonts w:eastAsia="Malgun Gothic"/>
              </w:rPr>
            </w:pPr>
            <w:r>
              <w:rPr>
                <w:rFonts w:eastAsia="Malgun Gothic"/>
              </w:rPr>
              <w:t>-</w:t>
            </w:r>
            <w:r>
              <w:rPr>
                <w:rFonts w:eastAsia="Malgun Gothic"/>
              </w:rPr>
              <w:tab/>
              <w:t>use 5G ProSe Direct Communication;</w:t>
            </w:r>
          </w:p>
          <w:p w14:paraId="18133AA6" w14:textId="77777777" w:rsidR="00204E7B" w:rsidRDefault="00204E7B" w:rsidP="00630260">
            <w:pPr>
              <w:pStyle w:val="TAL"/>
              <w:ind w:left="318" w:hanging="318"/>
              <w:rPr>
                <w:rFonts w:eastAsia="Malgun Gothic"/>
              </w:rPr>
            </w:pPr>
            <w:r>
              <w:rPr>
                <w:rFonts w:eastAsia="Malgun Gothic"/>
              </w:rPr>
              <w:t>-</w:t>
            </w:r>
            <w:r>
              <w:rPr>
                <w:rFonts w:eastAsia="Malgun Gothic"/>
              </w:rPr>
              <w:tab/>
              <w:t>act as a 5G ProSe Remote UE;</w:t>
            </w:r>
          </w:p>
          <w:p w14:paraId="34BDA87B" w14:textId="77777777" w:rsidR="00204E7B" w:rsidRDefault="00204E7B" w:rsidP="00630260">
            <w:pPr>
              <w:pStyle w:val="TAL"/>
              <w:ind w:left="318" w:hanging="318"/>
              <w:rPr>
                <w:rFonts w:eastAsia="Malgun Gothic"/>
              </w:rPr>
            </w:pPr>
            <w:r>
              <w:rPr>
                <w:rFonts w:eastAsia="Malgun Gothic"/>
              </w:rPr>
              <w:t>-</w:t>
            </w:r>
            <w:r>
              <w:rPr>
                <w:rFonts w:eastAsia="Malgun Gothic"/>
              </w:rPr>
              <w:tab/>
              <w:t>serve as a 5G ProSe UE-to-Network Relay;</w:t>
            </w:r>
          </w:p>
          <w:p w14:paraId="6AF536AC" w14:textId="77777777" w:rsidR="00204E7B" w:rsidRDefault="00204E7B" w:rsidP="00630260">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5C3F42F8" w14:textId="77777777" w:rsidR="00204E7B" w:rsidRDefault="00204E7B" w:rsidP="00630260">
            <w:pPr>
              <w:pStyle w:val="TAL"/>
              <w:ind w:left="318" w:hanging="318"/>
              <w:rPr>
                <w:rFonts w:eastAsia="Malgun Gothic"/>
              </w:rPr>
            </w:pPr>
            <w:r>
              <w:rPr>
                <w:rFonts w:eastAsia="Malgun Gothic"/>
              </w:rPr>
              <w:t>-</w:t>
            </w:r>
            <w:r>
              <w:rPr>
                <w:rFonts w:eastAsia="Malgun Gothic"/>
              </w:rPr>
              <w:tab/>
              <w:t>act as a 5G ProSe End UE; and</w:t>
            </w:r>
          </w:p>
          <w:p w14:paraId="01F8FFE3" w14:textId="77777777" w:rsidR="00204E7B" w:rsidRPr="00140E21" w:rsidRDefault="00204E7B" w:rsidP="00630260">
            <w:pPr>
              <w:pStyle w:val="TAL"/>
              <w:ind w:left="318" w:hanging="318"/>
              <w:rPr>
                <w:rFonts w:eastAsia="Malgun Gothic"/>
              </w:rPr>
            </w:pPr>
            <w:r>
              <w:rPr>
                <w:rFonts w:eastAsia="Malgun Gothic"/>
              </w:rPr>
              <w:t>-</w:t>
            </w:r>
            <w:r>
              <w:rPr>
                <w:rFonts w:eastAsia="Malgun Gothic"/>
              </w:rPr>
              <w:tab/>
              <w:t>serve as a 5G ProSe UE-to-UE Relay.</w:t>
            </w:r>
          </w:p>
        </w:tc>
      </w:tr>
      <w:bookmarkEnd w:id="27"/>
      <w:bookmarkEnd w:id="28"/>
      <w:tr w:rsidR="00204E7B" w:rsidRPr="00140E21" w14:paraId="6BA05744"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094521B0"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A258B" w14:textId="77777777" w:rsidR="00204E7B" w:rsidRPr="00140E21" w:rsidRDefault="00204E7B" w:rsidP="0063026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7EF1FB6" w14:textId="77777777" w:rsidR="00204E7B" w:rsidRPr="00140E21" w:rsidRDefault="00204E7B" w:rsidP="00630260">
            <w:pPr>
              <w:pStyle w:val="TAL"/>
              <w:rPr>
                <w:rFonts w:eastAsia="Malgun Gothic"/>
              </w:rPr>
            </w:pPr>
            <w:r>
              <w:rPr>
                <w:rFonts w:eastAsia="Malgun Gothic"/>
              </w:rPr>
              <w:t>AMBR of UE's NR sidelink (i.e. PC5) communication for ProSe services.</w:t>
            </w:r>
          </w:p>
        </w:tc>
      </w:tr>
      <w:tr w:rsidR="00204E7B" w:rsidRPr="00140E21" w14:paraId="29BF4D70" w14:textId="77777777" w:rsidTr="006302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140B6DB" w14:textId="77777777" w:rsidR="00204E7B" w:rsidRPr="00140E21" w:rsidRDefault="00204E7B" w:rsidP="0063026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AB39972" w14:textId="77777777" w:rsidR="00204E7B" w:rsidRPr="00140E21" w:rsidRDefault="00204E7B" w:rsidP="0063026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712727F" w14:textId="77777777" w:rsidR="00204E7B" w:rsidRPr="00140E21" w:rsidRDefault="00204E7B" w:rsidP="0063026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04E7B" w:rsidRPr="00140E21" w14:paraId="5C397B98" w14:textId="77777777" w:rsidTr="006302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B0A9502"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0346F7" w14:textId="77777777" w:rsidR="00204E7B" w:rsidRPr="00140E21" w:rsidRDefault="00204E7B" w:rsidP="00630260">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8C65862" w14:textId="77777777" w:rsidR="00204E7B" w:rsidRPr="00140E21" w:rsidRDefault="00204E7B" w:rsidP="00630260">
            <w:pPr>
              <w:pStyle w:val="TAL"/>
              <w:rPr>
                <w:rFonts w:eastAsia="Malgun Gothic"/>
              </w:rPr>
            </w:pPr>
            <w:r>
              <w:rPr>
                <w:rFonts w:eastAsia="Malgun Gothic"/>
              </w:rPr>
              <w:t>Include MBS assistance information for a UE that joins a multicast group.</w:t>
            </w:r>
          </w:p>
        </w:tc>
      </w:tr>
      <w:tr w:rsidR="00204E7B" w:rsidRPr="00140E21" w14:paraId="7A2B57C1" w14:textId="77777777" w:rsidTr="00630260">
        <w:trPr>
          <w:cantSplit/>
          <w:tblHeader/>
          <w:jc w:val="center"/>
        </w:trPr>
        <w:tc>
          <w:tcPr>
            <w:tcW w:w="1980" w:type="dxa"/>
            <w:tcBorders>
              <w:top w:val="nil"/>
              <w:left w:val="single" w:sz="4" w:space="0" w:color="auto"/>
              <w:bottom w:val="nil"/>
              <w:right w:val="single" w:sz="4" w:space="0" w:color="auto"/>
            </w:tcBorders>
          </w:tcPr>
          <w:p w14:paraId="244767D0" w14:textId="77777777" w:rsidR="00204E7B" w:rsidRPr="00140E21" w:rsidRDefault="00204E7B" w:rsidP="00630260">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266581F" w14:textId="77777777" w:rsidR="00204E7B" w:rsidRPr="00140E21" w:rsidRDefault="00204E7B" w:rsidP="0063026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B4F9AFF" w14:textId="77777777" w:rsidR="00204E7B" w:rsidRDefault="00204E7B" w:rsidP="0063026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7F9D42C" w14:textId="77777777" w:rsidR="00204E7B" w:rsidRDefault="00204E7B" w:rsidP="00630260">
            <w:pPr>
              <w:pStyle w:val="TAL"/>
              <w:rPr>
                <w:rFonts w:eastAsia="Malgun Gothic"/>
              </w:rPr>
            </w:pPr>
          </w:p>
          <w:p w14:paraId="164D63EB" w14:textId="77777777" w:rsidR="00204E7B" w:rsidRDefault="00204E7B" w:rsidP="0063026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31FEF03C" w14:textId="77777777" w:rsidR="00204E7B" w:rsidRDefault="00204E7B" w:rsidP="00630260">
            <w:pPr>
              <w:pStyle w:val="TAL"/>
              <w:rPr>
                <w:rFonts w:eastAsia="Malgun Gothic"/>
              </w:rPr>
            </w:pPr>
          </w:p>
          <w:p w14:paraId="1C52FAAD" w14:textId="77777777" w:rsidR="00204E7B" w:rsidRDefault="00204E7B" w:rsidP="00630260">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36678043" w14:textId="77777777" w:rsidR="00204E7B" w:rsidRDefault="00204E7B" w:rsidP="00630260">
            <w:pPr>
              <w:pStyle w:val="TAL"/>
              <w:rPr>
                <w:rFonts w:eastAsia="Malgun Gothic"/>
              </w:rPr>
            </w:pPr>
          </w:p>
          <w:p w14:paraId="3BB053C5" w14:textId="77777777" w:rsidR="00204E7B" w:rsidRDefault="00204E7B" w:rsidP="00630260">
            <w:pPr>
              <w:pStyle w:val="TAL"/>
              <w:rPr>
                <w:rFonts w:eastAsia="Malgun Gothic"/>
              </w:rPr>
            </w:pPr>
            <w:r>
              <w:rPr>
                <w:rFonts w:eastAsia="Malgun Gothic"/>
              </w:rPr>
              <w:t>Optionally, authorized Uu time synchronization error budget, which indicates the limit the AF may request.</w:t>
            </w:r>
          </w:p>
          <w:p w14:paraId="768A86B4" w14:textId="77777777" w:rsidR="00204E7B" w:rsidRDefault="00204E7B" w:rsidP="00630260">
            <w:pPr>
              <w:pStyle w:val="TAL"/>
              <w:rPr>
                <w:rFonts w:eastAsia="Malgun Gothic"/>
              </w:rPr>
            </w:pPr>
          </w:p>
          <w:p w14:paraId="3B5E94F0" w14:textId="77777777" w:rsidR="00204E7B" w:rsidRDefault="00204E7B" w:rsidP="00630260">
            <w:pPr>
              <w:pStyle w:val="TAL"/>
              <w:rPr>
                <w:rFonts w:eastAsia="Malgun Gothic"/>
              </w:rPr>
            </w:pPr>
            <w:r>
              <w:rPr>
                <w:rFonts w:eastAsia="Malgun Gothic"/>
              </w:rPr>
              <w:t>Optionally includes information to determine whether the AF may request</w:t>
            </w:r>
          </w:p>
          <w:p w14:paraId="3684843E" w14:textId="77777777" w:rsidR="00204E7B" w:rsidRDefault="00204E7B" w:rsidP="00630260">
            <w:pPr>
              <w:pStyle w:val="TAL"/>
              <w:ind w:left="318" w:hanging="318"/>
              <w:rPr>
                <w:rFonts w:eastAsia="Malgun Gothic"/>
              </w:rPr>
            </w:pPr>
            <w:r>
              <w:rPr>
                <w:rFonts w:eastAsia="Malgun Gothic"/>
              </w:rPr>
              <w:t>-</w:t>
            </w:r>
            <w:r>
              <w:rPr>
                <w:rFonts w:eastAsia="Malgun Gothic"/>
              </w:rPr>
              <w:tab/>
              <w:t>to provide clock quality metric information to the UE;</w:t>
            </w:r>
          </w:p>
          <w:p w14:paraId="14D21C30" w14:textId="77777777" w:rsidR="00204E7B" w:rsidRDefault="00204E7B" w:rsidP="00630260">
            <w:pPr>
              <w:pStyle w:val="TAL"/>
              <w:ind w:left="318" w:hanging="318"/>
              <w:rPr>
                <w:rFonts w:eastAsia="Malgun Gothic"/>
              </w:rPr>
            </w:pPr>
            <w:r>
              <w:rPr>
                <w:rFonts w:eastAsia="Malgun Gothic"/>
              </w:rPr>
              <w:t>-</w:t>
            </w:r>
            <w:r>
              <w:rPr>
                <w:rFonts w:eastAsia="Malgun Gothic"/>
              </w:rPr>
              <w:tab/>
              <w:t>to provide an acceptable/not acceptable indication to the UE.</w:t>
            </w:r>
          </w:p>
          <w:p w14:paraId="5B9012DC" w14:textId="77777777" w:rsidR="00204E7B" w:rsidRDefault="00204E7B" w:rsidP="00630260">
            <w:pPr>
              <w:pStyle w:val="TAL"/>
              <w:rPr>
                <w:rFonts w:eastAsia="Malgun Gothic"/>
              </w:rPr>
            </w:pPr>
          </w:p>
          <w:p w14:paraId="41306F51" w14:textId="77777777" w:rsidR="00204E7B" w:rsidRPr="00140E21" w:rsidRDefault="00204E7B" w:rsidP="00630260">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04E7B" w:rsidRPr="00140E21" w14:paraId="25CFFFDD" w14:textId="77777777" w:rsidTr="00630260">
        <w:trPr>
          <w:cantSplit/>
          <w:tblHeader/>
          <w:jc w:val="center"/>
        </w:trPr>
        <w:tc>
          <w:tcPr>
            <w:tcW w:w="1980" w:type="dxa"/>
            <w:tcBorders>
              <w:top w:val="nil"/>
              <w:left w:val="single" w:sz="4" w:space="0" w:color="auto"/>
              <w:bottom w:val="single" w:sz="4" w:space="0" w:color="auto"/>
              <w:right w:val="single" w:sz="4" w:space="0" w:color="auto"/>
            </w:tcBorders>
          </w:tcPr>
          <w:p w14:paraId="6BD28571" w14:textId="77777777" w:rsidR="00204E7B" w:rsidRPr="00140E21" w:rsidRDefault="00204E7B" w:rsidP="006302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6237C" w14:textId="77777777" w:rsidR="00204E7B" w:rsidRPr="00140E21" w:rsidRDefault="00204E7B" w:rsidP="0063026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19C0106" w14:textId="77777777" w:rsidR="00204E7B" w:rsidRDefault="00204E7B" w:rsidP="00630260">
            <w:pPr>
              <w:pStyle w:val="TAL"/>
              <w:rPr>
                <w:rFonts w:eastAsia="Malgun Gothic"/>
              </w:rPr>
            </w:pPr>
            <w:r>
              <w:rPr>
                <w:rFonts w:eastAsia="Malgun Gothic"/>
              </w:rPr>
              <w:t>Each containing the DNN/S-NSSAI and a reference to a PTP instance configuration pre-configured at the TSCTSF.</w:t>
            </w:r>
          </w:p>
          <w:p w14:paraId="48E006C4" w14:textId="77777777" w:rsidR="00204E7B" w:rsidRDefault="00204E7B" w:rsidP="00630260">
            <w:pPr>
              <w:pStyle w:val="TAL"/>
              <w:rPr>
                <w:rFonts w:eastAsia="Malgun Gothic"/>
              </w:rPr>
            </w:pPr>
          </w:p>
          <w:p w14:paraId="557060E6" w14:textId="77777777" w:rsidR="00204E7B" w:rsidRDefault="00204E7B" w:rsidP="0063026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3422D46" w14:textId="77777777" w:rsidR="00204E7B" w:rsidRDefault="00204E7B" w:rsidP="00630260">
            <w:pPr>
              <w:pStyle w:val="TAL"/>
              <w:rPr>
                <w:rFonts w:eastAsia="Malgun Gothic"/>
              </w:rPr>
            </w:pPr>
          </w:p>
          <w:p w14:paraId="2CCFA87A" w14:textId="77777777" w:rsidR="00204E7B" w:rsidRDefault="00204E7B" w:rsidP="0063026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57F2630" w14:textId="77777777" w:rsidR="00204E7B" w:rsidRDefault="00204E7B" w:rsidP="00630260">
            <w:pPr>
              <w:pStyle w:val="TAL"/>
              <w:rPr>
                <w:rFonts w:eastAsia="Malgun Gothic"/>
              </w:rPr>
            </w:pPr>
          </w:p>
          <w:p w14:paraId="69E8DF6B" w14:textId="77777777" w:rsidR="00204E7B" w:rsidRPr="00140E21" w:rsidRDefault="00204E7B" w:rsidP="00630260">
            <w:pPr>
              <w:pStyle w:val="TAL"/>
              <w:rPr>
                <w:rFonts w:eastAsia="Malgun Gothic"/>
              </w:rPr>
            </w:pPr>
            <w:r>
              <w:rPr>
                <w:rFonts w:eastAsia="Malgun Gothic"/>
              </w:rPr>
              <w:t>Optionally, for each PTP instance configuration, Uu time synchronization error budget.</w:t>
            </w:r>
          </w:p>
        </w:tc>
      </w:tr>
      <w:tr w:rsidR="00204E7B" w:rsidRPr="00140E21" w14:paraId="4F80AE10" w14:textId="77777777" w:rsidTr="006302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977BA8" w14:textId="77777777" w:rsidR="00204E7B" w:rsidRPr="00140E21" w:rsidRDefault="00204E7B" w:rsidP="00630260">
            <w:pPr>
              <w:pStyle w:val="TAL"/>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96FA29D" w14:textId="77777777" w:rsidR="00204E7B" w:rsidRPr="00140E21" w:rsidRDefault="00204E7B" w:rsidP="00630260">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ABE3EEB" w14:textId="77777777" w:rsidR="00204E7B" w:rsidRPr="00140E21" w:rsidRDefault="00204E7B" w:rsidP="00630260">
            <w:pPr>
              <w:pStyle w:val="TAL"/>
              <w:rPr>
                <w:rFonts w:eastAsia="Malgun Gothic"/>
              </w:rPr>
            </w:pPr>
            <w:r>
              <w:rPr>
                <w:rFonts w:eastAsia="Malgun Gothic"/>
              </w:rPr>
              <w:t>Indicates whether the UE is authorized to use Ranging/SL Positioning Service.</w:t>
            </w:r>
          </w:p>
        </w:tc>
      </w:tr>
      <w:tr w:rsidR="00204E7B" w:rsidRPr="00140E21" w14:paraId="719C37B3" w14:textId="77777777" w:rsidTr="00630260">
        <w:trPr>
          <w:cantSplit/>
          <w:tblHeader/>
          <w:jc w:val="center"/>
        </w:trPr>
        <w:tc>
          <w:tcPr>
            <w:tcW w:w="9016" w:type="dxa"/>
            <w:gridSpan w:val="3"/>
            <w:tcBorders>
              <w:left w:val="single" w:sz="4" w:space="0" w:color="auto"/>
              <w:bottom w:val="single" w:sz="4" w:space="0" w:color="auto"/>
              <w:right w:val="single" w:sz="4" w:space="0" w:color="auto"/>
            </w:tcBorders>
          </w:tcPr>
          <w:p w14:paraId="16A27CD9" w14:textId="77777777" w:rsidR="00204E7B" w:rsidRPr="00140E21" w:rsidRDefault="00204E7B" w:rsidP="00630260">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29C4CEC" w14:textId="77777777" w:rsidR="00204E7B" w:rsidRPr="00140E21" w:rsidRDefault="00204E7B" w:rsidP="00630260">
            <w:pPr>
              <w:pStyle w:val="TAN"/>
              <w:rPr>
                <w:rFonts w:eastAsia="Malgun Gothic"/>
              </w:rPr>
            </w:pPr>
            <w:r w:rsidRPr="00140E21">
              <w:rPr>
                <w:rFonts w:eastAsia="Malgun Gothic"/>
              </w:rPr>
              <w:t>NOTE 2:</w:t>
            </w:r>
            <w:r w:rsidRPr="00140E21">
              <w:rPr>
                <w:rFonts w:eastAsia="Malgun Gothic"/>
              </w:rPr>
              <w:tab/>
              <w:t>The default DNN shall not be a wildcard DNN.</w:t>
            </w:r>
          </w:p>
          <w:p w14:paraId="713FED7F" w14:textId="77777777" w:rsidR="00204E7B" w:rsidRPr="00140E21" w:rsidRDefault="00204E7B" w:rsidP="0063026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C871367" w14:textId="77777777" w:rsidR="00204E7B" w:rsidRPr="00140E21" w:rsidRDefault="00204E7B" w:rsidP="0063026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5003069" w14:textId="77777777" w:rsidR="00204E7B" w:rsidRDefault="00204E7B" w:rsidP="0063026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34DE565" w14:textId="77777777" w:rsidR="00204E7B" w:rsidRDefault="00204E7B" w:rsidP="0063026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E65FE7A" w14:textId="77777777" w:rsidR="00204E7B" w:rsidRDefault="00204E7B" w:rsidP="0063026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9E05D4C" w14:textId="77777777" w:rsidR="00204E7B" w:rsidRDefault="00204E7B" w:rsidP="0063026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F67F151" w14:textId="77777777" w:rsidR="00204E7B" w:rsidRDefault="00204E7B" w:rsidP="0063026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1A19FEB" w14:textId="77777777" w:rsidR="00204E7B" w:rsidRDefault="00204E7B" w:rsidP="0063026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080DF01" w14:textId="77777777" w:rsidR="00204E7B" w:rsidRDefault="00204E7B" w:rsidP="0063026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AF7DAAB" w14:textId="77777777" w:rsidR="00204E7B" w:rsidRDefault="00204E7B" w:rsidP="0063026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18C9987" w14:textId="77777777" w:rsidR="00204E7B" w:rsidRDefault="00204E7B" w:rsidP="0063026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9EAADDB" w14:textId="77777777" w:rsidR="00204E7B" w:rsidRDefault="00204E7B" w:rsidP="0063026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B1C6DEB" w14:textId="77777777" w:rsidR="00204E7B" w:rsidRDefault="00204E7B" w:rsidP="0063026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CB1B586" w14:textId="77777777" w:rsidR="00204E7B" w:rsidRDefault="00204E7B" w:rsidP="0063026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88DB7C2" w14:textId="77777777" w:rsidR="00204E7B" w:rsidRDefault="00204E7B" w:rsidP="00630260">
            <w:pPr>
              <w:pStyle w:val="TAN"/>
              <w:rPr>
                <w:rFonts w:eastAsia="Malgun Gothic"/>
              </w:rPr>
            </w:pPr>
            <w:r>
              <w:rPr>
                <w:rFonts w:eastAsia="Malgun Gothic"/>
              </w:rPr>
              <w:t>NOTE 17:</w:t>
            </w:r>
            <w:r>
              <w:rPr>
                <w:rFonts w:eastAsia="Malgun Gothic"/>
              </w:rPr>
              <w:tab/>
              <w:t>This information applies only for HR PDU Session.</w:t>
            </w:r>
          </w:p>
          <w:p w14:paraId="6FCF84D6" w14:textId="77777777" w:rsidR="00204E7B" w:rsidRDefault="00204E7B" w:rsidP="00630260">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727ED39" w14:textId="77777777" w:rsidR="00204E7B" w:rsidRDefault="00204E7B" w:rsidP="0063026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1C45157" w14:textId="77777777" w:rsidR="00204E7B" w:rsidRDefault="00204E7B" w:rsidP="0063026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37141D6" w14:textId="77777777" w:rsidR="00204E7B" w:rsidRDefault="00204E7B" w:rsidP="00630260">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AF7704E" w14:textId="77777777" w:rsidR="00204E7B" w:rsidRPr="00140E21" w:rsidRDefault="00204E7B" w:rsidP="00630260">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tc>
      </w:tr>
    </w:tbl>
    <w:p w14:paraId="1111C64A" w14:textId="77777777" w:rsidR="00204E7B" w:rsidRPr="00140E21" w:rsidRDefault="00204E7B" w:rsidP="00204E7B">
      <w:pPr>
        <w:pStyle w:val="FP"/>
        <w:rPr>
          <w:rFonts w:eastAsia="Malgun Gothic"/>
          <w:lang w:eastAsia="zh-CN"/>
        </w:rPr>
      </w:pPr>
    </w:p>
    <w:p w14:paraId="71F0CCE3" w14:textId="77777777" w:rsidR="00204E7B" w:rsidRPr="00140E21" w:rsidRDefault="00204E7B" w:rsidP="00204E7B">
      <w:pPr>
        <w:pStyle w:val="TH"/>
        <w:rPr>
          <w:rFonts w:eastAsia="Malgun Gothic"/>
        </w:rPr>
      </w:pPr>
      <w:bookmarkStart w:id="29" w:name="_CRTable5_2_3_3_12"/>
      <w:r w:rsidRPr="00140E21">
        <w:rPr>
          <w:rFonts w:eastAsia="Malgun Gothic"/>
        </w:rPr>
        <w:t xml:space="preserve">Table </w:t>
      </w:r>
      <w:bookmarkEnd w:id="2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04E7B" w:rsidRPr="00140E21" w14:paraId="71AE58E9" w14:textId="77777777" w:rsidTr="0063026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F10FA9" w14:textId="77777777" w:rsidR="00204E7B" w:rsidRPr="00140E21" w:rsidRDefault="00204E7B" w:rsidP="0063026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3F28F26" w14:textId="77777777" w:rsidR="00204E7B" w:rsidRPr="00140E21" w:rsidRDefault="00204E7B" w:rsidP="006302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B6A8CF4" w14:textId="77777777" w:rsidR="00204E7B" w:rsidRPr="00140E21" w:rsidRDefault="00204E7B" w:rsidP="00630260">
            <w:pPr>
              <w:pStyle w:val="TAH"/>
              <w:rPr>
                <w:rFonts w:eastAsia="Malgun Gothic"/>
              </w:rPr>
            </w:pPr>
            <w:r w:rsidRPr="00140E21">
              <w:rPr>
                <w:rFonts w:eastAsia="Malgun Gothic"/>
              </w:rPr>
              <w:t>Description</w:t>
            </w:r>
          </w:p>
        </w:tc>
      </w:tr>
      <w:tr w:rsidR="00204E7B" w:rsidRPr="00140E21" w14:paraId="5640FB6E" w14:textId="77777777" w:rsidTr="00630260">
        <w:trPr>
          <w:cantSplit/>
          <w:jc w:val="center"/>
        </w:trPr>
        <w:tc>
          <w:tcPr>
            <w:tcW w:w="2297" w:type="dxa"/>
            <w:tcBorders>
              <w:top w:val="single" w:sz="4" w:space="0" w:color="auto"/>
              <w:left w:val="single" w:sz="4" w:space="0" w:color="auto"/>
              <w:bottom w:val="nil"/>
              <w:right w:val="single" w:sz="4" w:space="0" w:color="auto"/>
            </w:tcBorders>
            <w:hideMark/>
          </w:tcPr>
          <w:p w14:paraId="4895CE9E" w14:textId="77777777" w:rsidR="00204E7B" w:rsidRPr="00140E21" w:rsidRDefault="00204E7B" w:rsidP="00630260">
            <w:pPr>
              <w:pStyle w:val="TAL"/>
              <w:rPr>
                <w:lang w:eastAsia="zh-CN"/>
              </w:rPr>
            </w:pPr>
          </w:p>
          <w:p w14:paraId="3624537F" w14:textId="77777777" w:rsidR="00204E7B" w:rsidRPr="00140E21" w:rsidRDefault="00204E7B" w:rsidP="0063026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AA40FA5" w14:textId="77777777" w:rsidR="00204E7B" w:rsidRPr="00140E21" w:rsidRDefault="00204E7B" w:rsidP="0063026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2F904FB" w14:textId="77777777" w:rsidR="00204E7B" w:rsidRPr="00140E21" w:rsidRDefault="00204E7B" w:rsidP="0063026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04E7B" w:rsidRPr="00140E21" w14:paraId="4FD476D0" w14:textId="77777777" w:rsidTr="00630260">
        <w:trPr>
          <w:cantSplit/>
          <w:jc w:val="center"/>
        </w:trPr>
        <w:tc>
          <w:tcPr>
            <w:tcW w:w="0" w:type="auto"/>
            <w:tcBorders>
              <w:top w:val="nil"/>
              <w:left w:val="single" w:sz="4" w:space="0" w:color="auto"/>
              <w:bottom w:val="nil"/>
              <w:right w:val="single" w:sz="4" w:space="0" w:color="auto"/>
            </w:tcBorders>
            <w:vAlign w:val="center"/>
            <w:hideMark/>
          </w:tcPr>
          <w:p w14:paraId="15FA9AAF" w14:textId="77777777" w:rsidR="00204E7B" w:rsidRPr="00140E21" w:rsidRDefault="00204E7B" w:rsidP="006302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A0CD862" w14:textId="77777777" w:rsidR="00204E7B" w:rsidRPr="00140E21" w:rsidRDefault="00204E7B" w:rsidP="0063026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9D5F2E7" w14:textId="77777777" w:rsidR="00204E7B" w:rsidRPr="00140E21" w:rsidRDefault="00204E7B" w:rsidP="0063026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04E7B" w:rsidRPr="00140E21" w14:paraId="4FD992C5" w14:textId="77777777" w:rsidTr="00630260">
        <w:trPr>
          <w:cantSplit/>
          <w:jc w:val="center"/>
        </w:trPr>
        <w:tc>
          <w:tcPr>
            <w:tcW w:w="0" w:type="auto"/>
            <w:tcBorders>
              <w:top w:val="nil"/>
              <w:left w:val="single" w:sz="4" w:space="0" w:color="auto"/>
              <w:bottom w:val="single" w:sz="4" w:space="0" w:color="auto"/>
              <w:right w:val="single" w:sz="4" w:space="0" w:color="auto"/>
            </w:tcBorders>
            <w:vAlign w:val="center"/>
            <w:hideMark/>
          </w:tcPr>
          <w:p w14:paraId="24DEDCCF" w14:textId="77777777" w:rsidR="00204E7B" w:rsidRPr="00140E21" w:rsidRDefault="00204E7B" w:rsidP="006302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C9C379" w14:textId="77777777" w:rsidR="00204E7B" w:rsidRPr="00140E21" w:rsidRDefault="00204E7B" w:rsidP="0063026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B5CBD5E" w14:textId="77777777" w:rsidR="00204E7B" w:rsidRPr="00140E21" w:rsidRDefault="00204E7B" w:rsidP="00630260">
            <w:pPr>
              <w:pStyle w:val="TAL"/>
              <w:rPr>
                <w:rFonts w:eastAsia="Malgun Gothic"/>
              </w:rPr>
            </w:pPr>
            <w:r w:rsidRPr="00140E21">
              <w:rPr>
                <w:rFonts w:eastAsia="Malgun Gothic"/>
              </w:rPr>
              <w:t>Corresponding SUPI list for input External Group Identifier</w:t>
            </w:r>
            <w:r>
              <w:rPr>
                <w:rFonts w:eastAsia="Malgun Gothic"/>
              </w:rPr>
              <w:t>.</w:t>
            </w:r>
          </w:p>
        </w:tc>
      </w:tr>
      <w:tr w:rsidR="00204E7B" w:rsidRPr="00140E21" w14:paraId="7789B46D" w14:textId="77777777" w:rsidTr="00630260">
        <w:trPr>
          <w:cantSplit/>
          <w:jc w:val="center"/>
        </w:trPr>
        <w:tc>
          <w:tcPr>
            <w:tcW w:w="2297" w:type="dxa"/>
            <w:tcBorders>
              <w:top w:val="single" w:sz="4" w:space="0" w:color="auto"/>
              <w:left w:val="single" w:sz="4" w:space="0" w:color="auto"/>
              <w:bottom w:val="nil"/>
              <w:right w:val="single" w:sz="4" w:space="0" w:color="auto"/>
            </w:tcBorders>
          </w:tcPr>
          <w:p w14:paraId="68E05E50" w14:textId="77777777" w:rsidR="00204E7B" w:rsidRPr="00140E21" w:rsidRDefault="00204E7B" w:rsidP="00630260">
            <w:pPr>
              <w:pStyle w:val="TAL"/>
              <w:rPr>
                <w:lang w:eastAsia="zh-CN"/>
              </w:rPr>
            </w:pPr>
          </w:p>
          <w:p w14:paraId="028F1F99" w14:textId="77777777" w:rsidR="00204E7B" w:rsidRDefault="00204E7B" w:rsidP="00630260">
            <w:pPr>
              <w:pStyle w:val="TAL"/>
              <w:rPr>
                <w:lang w:eastAsia="zh-CN"/>
              </w:rPr>
            </w:pPr>
            <w:r w:rsidRPr="00140E21">
              <w:rPr>
                <w:lang w:eastAsia="zh-CN"/>
              </w:rPr>
              <w:t>Group Data</w:t>
            </w:r>
          </w:p>
          <w:p w14:paraId="47BBDFB6" w14:textId="77777777" w:rsidR="00204E7B" w:rsidRPr="00140E21" w:rsidRDefault="00204E7B" w:rsidP="0063026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822CA1" w14:textId="77777777" w:rsidR="00204E7B" w:rsidRPr="00140E21" w:rsidRDefault="00204E7B" w:rsidP="0063026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5F6C8FF" w14:textId="77777777" w:rsidR="00204E7B" w:rsidRPr="00140E21" w:rsidRDefault="00204E7B" w:rsidP="0063026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04E7B" w:rsidRPr="00140E21" w14:paraId="30F5A2E5" w14:textId="77777777" w:rsidTr="00630260">
        <w:trPr>
          <w:cantSplit/>
          <w:jc w:val="center"/>
        </w:trPr>
        <w:tc>
          <w:tcPr>
            <w:tcW w:w="0" w:type="auto"/>
            <w:tcBorders>
              <w:top w:val="nil"/>
              <w:left w:val="single" w:sz="4" w:space="0" w:color="auto"/>
              <w:bottom w:val="single" w:sz="4" w:space="0" w:color="auto"/>
              <w:right w:val="single" w:sz="4" w:space="0" w:color="auto"/>
            </w:tcBorders>
            <w:vAlign w:val="center"/>
          </w:tcPr>
          <w:p w14:paraId="78DBB8F9" w14:textId="77777777" w:rsidR="00204E7B" w:rsidRPr="00140E21" w:rsidRDefault="00204E7B" w:rsidP="006302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0542092" w14:textId="77777777" w:rsidR="00204E7B" w:rsidRPr="00140E21" w:rsidRDefault="00204E7B" w:rsidP="0063026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6723B1C" w14:textId="77777777" w:rsidR="00204E7B" w:rsidRDefault="00204E7B" w:rsidP="0063026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7752723E" w14:textId="77777777" w:rsidR="00204E7B" w:rsidRPr="00140E21" w:rsidRDefault="00204E7B" w:rsidP="0063026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204E7B" w:rsidRPr="00140E21" w14:paraId="207F32CF" w14:textId="77777777" w:rsidTr="0063026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A76F418" w14:textId="77777777" w:rsidR="00204E7B" w:rsidRPr="00140E21" w:rsidRDefault="00204E7B" w:rsidP="0063026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ACCECDD" w14:textId="77777777" w:rsidR="00204E7B" w:rsidRPr="00140E21" w:rsidRDefault="00204E7B" w:rsidP="00204E7B">
      <w:pPr>
        <w:pStyle w:val="FP"/>
        <w:rPr>
          <w:rFonts w:eastAsia="Malgun Gothic"/>
        </w:rPr>
      </w:pPr>
    </w:p>
    <w:p w14:paraId="32A7C6EF" w14:textId="77777777" w:rsidR="00204E7B" w:rsidRPr="00140E21" w:rsidRDefault="00204E7B" w:rsidP="00204E7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98780D5" w14:textId="77777777" w:rsidR="00204E7B" w:rsidRPr="00140E21" w:rsidRDefault="00204E7B" w:rsidP="00204E7B">
      <w:pPr>
        <w:pStyle w:val="TH"/>
        <w:rPr>
          <w:lang w:eastAsia="zh-CN"/>
        </w:rPr>
      </w:pPr>
      <w:bookmarkStart w:id="30" w:name="_CRTable5_2_3_3_13"/>
      <w:r w:rsidRPr="00140E21">
        <w:rPr>
          <w:lang w:eastAsia="zh-CN"/>
        </w:rPr>
        <w:t xml:space="preserve">Table </w:t>
      </w:r>
      <w:bookmarkEnd w:id="3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4E7B" w:rsidRPr="00140E21" w14:paraId="74E8D025" w14:textId="77777777" w:rsidTr="00630260">
        <w:tc>
          <w:tcPr>
            <w:tcW w:w="3827" w:type="dxa"/>
          </w:tcPr>
          <w:p w14:paraId="0E666C8F" w14:textId="77777777" w:rsidR="00204E7B" w:rsidRPr="00140E21" w:rsidRDefault="00204E7B" w:rsidP="00630260">
            <w:pPr>
              <w:pStyle w:val="TAH"/>
              <w:rPr>
                <w:lang w:eastAsia="zh-CN"/>
              </w:rPr>
            </w:pPr>
            <w:r w:rsidRPr="00140E21">
              <w:rPr>
                <w:lang w:eastAsia="zh-CN"/>
              </w:rPr>
              <w:t>Subscription Data Types</w:t>
            </w:r>
          </w:p>
        </w:tc>
        <w:tc>
          <w:tcPr>
            <w:tcW w:w="1218" w:type="dxa"/>
          </w:tcPr>
          <w:p w14:paraId="0A5F6320" w14:textId="77777777" w:rsidR="00204E7B" w:rsidRPr="00140E21" w:rsidRDefault="00204E7B" w:rsidP="00630260">
            <w:pPr>
              <w:pStyle w:val="TAH"/>
              <w:rPr>
                <w:lang w:eastAsia="zh-CN"/>
              </w:rPr>
            </w:pPr>
            <w:r w:rsidRPr="00140E21">
              <w:rPr>
                <w:lang w:eastAsia="zh-CN"/>
              </w:rPr>
              <w:t>Data Key</w:t>
            </w:r>
          </w:p>
        </w:tc>
        <w:tc>
          <w:tcPr>
            <w:tcW w:w="2326" w:type="dxa"/>
          </w:tcPr>
          <w:p w14:paraId="086A6672" w14:textId="77777777" w:rsidR="00204E7B" w:rsidRPr="00140E21" w:rsidRDefault="00204E7B" w:rsidP="00630260">
            <w:pPr>
              <w:pStyle w:val="TAH"/>
              <w:rPr>
                <w:lang w:eastAsia="zh-CN"/>
              </w:rPr>
            </w:pPr>
            <w:r w:rsidRPr="00140E21">
              <w:rPr>
                <w:lang w:eastAsia="zh-CN"/>
              </w:rPr>
              <w:t>Data Sub Key</w:t>
            </w:r>
          </w:p>
        </w:tc>
      </w:tr>
      <w:tr w:rsidR="00204E7B" w:rsidRPr="00140E21" w14:paraId="1AD5C3A2" w14:textId="77777777" w:rsidTr="00630260">
        <w:tc>
          <w:tcPr>
            <w:tcW w:w="3827" w:type="dxa"/>
          </w:tcPr>
          <w:p w14:paraId="22860624" w14:textId="77777777" w:rsidR="00204E7B" w:rsidRPr="00140E21" w:rsidRDefault="00204E7B" w:rsidP="00630260">
            <w:pPr>
              <w:pStyle w:val="TAL"/>
              <w:rPr>
                <w:lang w:eastAsia="zh-CN"/>
              </w:rPr>
            </w:pPr>
            <w:r w:rsidRPr="00140E21">
              <w:t>Access and Mobility Subscription data</w:t>
            </w:r>
          </w:p>
        </w:tc>
        <w:tc>
          <w:tcPr>
            <w:tcW w:w="1218" w:type="dxa"/>
          </w:tcPr>
          <w:p w14:paraId="0AA65FBC" w14:textId="77777777" w:rsidR="00204E7B" w:rsidRPr="00140E21" w:rsidRDefault="00204E7B" w:rsidP="00630260">
            <w:pPr>
              <w:pStyle w:val="TAL"/>
              <w:rPr>
                <w:lang w:eastAsia="zh-CN"/>
              </w:rPr>
            </w:pPr>
            <w:r w:rsidRPr="00140E21">
              <w:rPr>
                <w:rFonts w:eastAsia="Malgun Gothic"/>
              </w:rPr>
              <w:t>SUPI</w:t>
            </w:r>
          </w:p>
        </w:tc>
        <w:tc>
          <w:tcPr>
            <w:tcW w:w="2326" w:type="dxa"/>
          </w:tcPr>
          <w:p w14:paraId="2BB35BCE" w14:textId="77777777" w:rsidR="00204E7B" w:rsidRPr="00140E21" w:rsidRDefault="00204E7B" w:rsidP="00630260">
            <w:pPr>
              <w:pStyle w:val="TAL"/>
              <w:rPr>
                <w:lang w:eastAsia="zh-CN"/>
              </w:rPr>
            </w:pPr>
            <w:r>
              <w:rPr>
                <w:rFonts w:eastAsia="Malgun Gothic"/>
              </w:rPr>
              <w:t>Serving PLMN ID and optionally NID</w:t>
            </w:r>
          </w:p>
        </w:tc>
      </w:tr>
      <w:tr w:rsidR="00204E7B" w:rsidRPr="00140E21" w14:paraId="2A658003" w14:textId="77777777" w:rsidTr="00630260">
        <w:tc>
          <w:tcPr>
            <w:tcW w:w="3827" w:type="dxa"/>
            <w:vAlign w:val="center"/>
          </w:tcPr>
          <w:p w14:paraId="15BED082" w14:textId="77777777" w:rsidR="00204E7B" w:rsidRPr="00140E21" w:rsidRDefault="00204E7B" w:rsidP="00630260">
            <w:pPr>
              <w:pStyle w:val="TAL"/>
            </w:pPr>
            <w:r w:rsidRPr="00140E21">
              <w:t xml:space="preserve">SMF Selection Subscription data </w:t>
            </w:r>
          </w:p>
        </w:tc>
        <w:tc>
          <w:tcPr>
            <w:tcW w:w="1218" w:type="dxa"/>
          </w:tcPr>
          <w:p w14:paraId="5451B69C"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5DD75F07" w14:textId="77777777" w:rsidR="00204E7B" w:rsidRPr="00140E21" w:rsidRDefault="00204E7B" w:rsidP="00630260">
            <w:pPr>
              <w:pStyle w:val="TAL"/>
              <w:rPr>
                <w:rFonts w:eastAsia="Malgun Gothic"/>
              </w:rPr>
            </w:pPr>
            <w:r>
              <w:rPr>
                <w:rFonts w:eastAsia="Malgun Gothic"/>
              </w:rPr>
              <w:t>Serving PLMN ID and optionally NID</w:t>
            </w:r>
          </w:p>
        </w:tc>
      </w:tr>
      <w:tr w:rsidR="00204E7B" w:rsidRPr="00140E21" w14:paraId="6983D724" w14:textId="77777777" w:rsidTr="00630260">
        <w:tc>
          <w:tcPr>
            <w:tcW w:w="3827" w:type="dxa"/>
            <w:vAlign w:val="center"/>
          </w:tcPr>
          <w:p w14:paraId="12ECBF38" w14:textId="77777777" w:rsidR="00204E7B" w:rsidRPr="00140E21" w:rsidRDefault="00204E7B" w:rsidP="00630260">
            <w:pPr>
              <w:pStyle w:val="TAL"/>
            </w:pPr>
            <w:r w:rsidRPr="00140E21">
              <w:t>UE context in SMF data</w:t>
            </w:r>
          </w:p>
        </w:tc>
        <w:tc>
          <w:tcPr>
            <w:tcW w:w="1218" w:type="dxa"/>
          </w:tcPr>
          <w:p w14:paraId="1F708FCD"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3C4977C0" w14:textId="77777777" w:rsidR="00204E7B" w:rsidRPr="00140E21" w:rsidRDefault="00204E7B" w:rsidP="00630260">
            <w:pPr>
              <w:pStyle w:val="TAL"/>
              <w:rPr>
                <w:rFonts w:eastAsia="Malgun Gothic"/>
              </w:rPr>
            </w:pPr>
            <w:r w:rsidRPr="00140E21">
              <w:rPr>
                <w:rFonts w:eastAsia="Malgun Gothic"/>
              </w:rPr>
              <w:t>S-NSSAI</w:t>
            </w:r>
          </w:p>
        </w:tc>
      </w:tr>
      <w:tr w:rsidR="00204E7B" w:rsidRPr="00140E21" w14:paraId="6765E901" w14:textId="77777777" w:rsidTr="00630260">
        <w:tc>
          <w:tcPr>
            <w:tcW w:w="3827" w:type="dxa"/>
          </w:tcPr>
          <w:p w14:paraId="01E16A7B" w14:textId="77777777" w:rsidR="00204E7B" w:rsidRPr="00140E21" w:rsidRDefault="00204E7B" w:rsidP="00630260">
            <w:pPr>
              <w:pStyle w:val="TAL"/>
            </w:pPr>
            <w:r w:rsidRPr="00140E21">
              <w:t xml:space="preserve">SMS Management Subscription data </w:t>
            </w:r>
          </w:p>
        </w:tc>
        <w:tc>
          <w:tcPr>
            <w:tcW w:w="1218" w:type="dxa"/>
          </w:tcPr>
          <w:p w14:paraId="3FBEA176"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0F450F3A" w14:textId="77777777" w:rsidR="00204E7B" w:rsidRPr="00140E21" w:rsidRDefault="00204E7B" w:rsidP="00630260">
            <w:pPr>
              <w:pStyle w:val="TAL"/>
              <w:rPr>
                <w:rFonts w:eastAsia="Malgun Gothic"/>
              </w:rPr>
            </w:pPr>
            <w:r>
              <w:rPr>
                <w:rFonts w:eastAsia="Malgun Gothic"/>
              </w:rPr>
              <w:t>Serving PLMN ID and optionally NID</w:t>
            </w:r>
          </w:p>
        </w:tc>
      </w:tr>
      <w:tr w:rsidR="00204E7B" w:rsidRPr="00140E21" w14:paraId="6416A0F8" w14:textId="77777777" w:rsidTr="00630260">
        <w:tc>
          <w:tcPr>
            <w:tcW w:w="3827" w:type="dxa"/>
            <w:vAlign w:val="center"/>
          </w:tcPr>
          <w:p w14:paraId="4BA8A966" w14:textId="77777777" w:rsidR="00204E7B" w:rsidRPr="00140E21" w:rsidRDefault="00204E7B" w:rsidP="00630260">
            <w:pPr>
              <w:pStyle w:val="TAL"/>
            </w:pPr>
            <w:r w:rsidRPr="00140E21">
              <w:t>SMS Subscription data</w:t>
            </w:r>
          </w:p>
        </w:tc>
        <w:tc>
          <w:tcPr>
            <w:tcW w:w="1218" w:type="dxa"/>
          </w:tcPr>
          <w:p w14:paraId="20778653"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2468D095" w14:textId="77777777" w:rsidR="00204E7B" w:rsidRPr="00140E21" w:rsidRDefault="00204E7B" w:rsidP="00630260">
            <w:pPr>
              <w:pStyle w:val="TAL"/>
              <w:rPr>
                <w:rFonts w:eastAsia="Malgun Gothic"/>
              </w:rPr>
            </w:pPr>
            <w:r>
              <w:rPr>
                <w:rFonts w:eastAsia="Malgun Gothic"/>
              </w:rPr>
              <w:t>Serving PLMN ID and optionally NID</w:t>
            </w:r>
          </w:p>
        </w:tc>
      </w:tr>
      <w:tr w:rsidR="00204E7B" w:rsidRPr="00140E21" w14:paraId="732E9A5D" w14:textId="77777777" w:rsidTr="00630260">
        <w:tc>
          <w:tcPr>
            <w:tcW w:w="3827" w:type="dxa"/>
            <w:tcBorders>
              <w:bottom w:val="single" w:sz="4" w:space="0" w:color="auto"/>
            </w:tcBorders>
            <w:vAlign w:val="center"/>
          </w:tcPr>
          <w:p w14:paraId="532A36D0" w14:textId="77777777" w:rsidR="00204E7B" w:rsidRPr="00140E21" w:rsidRDefault="00204E7B" w:rsidP="00630260">
            <w:pPr>
              <w:pStyle w:val="TAL"/>
            </w:pPr>
            <w:r w:rsidRPr="00140E21">
              <w:t>UE Context in SMSF data</w:t>
            </w:r>
          </w:p>
        </w:tc>
        <w:tc>
          <w:tcPr>
            <w:tcW w:w="1218" w:type="dxa"/>
            <w:tcBorders>
              <w:bottom w:val="single" w:sz="4" w:space="0" w:color="auto"/>
            </w:tcBorders>
          </w:tcPr>
          <w:p w14:paraId="1585B8E9"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461372F9" w14:textId="77777777" w:rsidR="00204E7B" w:rsidRPr="00140E21" w:rsidRDefault="00204E7B" w:rsidP="00630260">
            <w:pPr>
              <w:pStyle w:val="TAL"/>
              <w:rPr>
                <w:rFonts w:eastAsia="Malgun Gothic"/>
              </w:rPr>
            </w:pPr>
            <w:r w:rsidRPr="00140E21">
              <w:rPr>
                <w:rFonts w:eastAsia="Malgun Gothic"/>
              </w:rPr>
              <w:t>-</w:t>
            </w:r>
          </w:p>
        </w:tc>
      </w:tr>
      <w:tr w:rsidR="00204E7B" w:rsidRPr="00140E21" w14:paraId="3DB08386" w14:textId="77777777" w:rsidTr="00630260">
        <w:tc>
          <w:tcPr>
            <w:tcW w:w="3827" w:type="dxa"/>
            <w:tcBorders>
              <w:bottom w:val="nil"/>
            </w:tcBorders>
            <w:vAlign w:val="center"/>
          </w:tcPr>
          <w:p w14:paraId="5DE4CECE" w14:textId="77777777" w:rsidR="00204E7B" w:rsidRPr="00140E21" w:rsidRDefault="00204E7B" w:rsidP="00630260">
            <w:pPr>
              <w:pStyle w:val="TAL"/>
            </w:pPr>
            <w:r w:rsidRPr="00140E21">
              <w:t>Session Management Subscription data</w:t>
            </w:r>
          </w:p>
        </w:tc>
        <w:tc>
          <w:tcPr>
            <w:tcW w:w="1218" w:type="dxa"/>
            <w:tcBorders>
              <w:bottom w:val="nil"/>
            </w:tcBorders>
          </w:tcPr>
          <w:p w14:paraId="2DDE99C4"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4FBDC161" w14:textId="77777777" w:rsidR="00204E7B" w:rsidRPr="00140E21" w:rsidRDefault="00204E7B" w:rsidP="00630260">
            <w:pPr>
              <w:pStyle w:val="TAL"/>
              <w:rPr>
                <w:rFonts w:eastAsia="Malgun Gothic"/>
              </w:rPr>
            </w:pPr>
            <w:r w:rsidRPr="00140E21">
              <w:rPr>
                <w:rFonts w:eastAsia="Malgun Gothic"/>
              </w:rPr>
              <w:t>S-NSSAI</w:t>
            </w:r>
          </w:p>
        </w:tc>
      </w:tr>
      <w:tr w:rsidR="00204E7B" w:rsidRPr="00140E21" w14:paraId="1E5B9E01" w14:textId="77777777" w:rsidTr="00630260">
        <w:tc>
          <w:tcPr>
            <w:tcW w:w="3827" w:type="dxa"/>
            <w:tcBorders>
              <w:top w:val="nil"/>
              <w:bottom w:val="nil"/>
            </w:tcBorders>
            <w:vAlign w:val="center"/>
          </w:tcPr>
          <w:p w14:paraId="37B28AFD" w14:textId="77777777" w:rsidR="00204E7B" w:rsidRPr="00140E21" w:rsidRDefault="00204E7B" w:rsidP="00630260">
            <w:pPr>
              <w:pStyle w:val="TAL"/>
            </w:pPr>
          </w:p>
        </w:tc>
        <w:tc>
          <w:tcPr>
            <w:tcW w:w="1218" w:type="dxa"/>
            <w:tcBorders>
              <w:top w:val="nil"/>
              <w:bottom w:val="nil"/>
            </w:tcBorders>
          </w:tcPr>
          <w:p w14:paraId="578AE78C" w14:textId="77777777" w:rsidR="00204E7B" w:rsidRPr="00140E21" w:rsidRDefault="00204E7B" w:rsidP="00630260">
            <w:pPr>
              <w:pStyle w:val="TAL"/>
              <w:rPr>
                <w:rFonts w:eastAsia="Malgun Gothic"/>
              </w:rPr>
            </w:pPr>
          </w:p>
        </w:tc>
        <w:tc>
          <w:tcPr>
            <w:tcW w:w="2326" w:type="dxa"/>
          </w:tcPr>
          <w:p w14:paraId="06E1C552" w14:textId="77777777" w:rsidR="00204E7B" w:rsidRPr="00140E21" w:rsidRDefault="00204E7B" w:rsidP="00630260">
            <w:pPr>
              <w:pStyle w:val="TAL"/>
              <w:rPr>
                <w:rFonts w:eastAsia="Malgun Gothic"/>
              </w:rPr>
            </w:pPr>
            <w:r w:rsidRPr="00140E21">
              <w:rPr>
                <w:rFonts w:eastAsia="Malgun Gothic"/>
              </w:rPr>
              <w:t>DNN</w:t>
            </w:r>
          </w:p>
        </w:tc>
      </w:tr>
      <w:tr w:rsidR="00204E7B" w:rsidRPr="00140E21" w14:paraId="79C17BB3" w14:textId="77777777" w:rsidTr="00630260">
        <w:tc>
          <w:tcPr>
            <w:tcW w:w="3827" w:type="dxa"/>
            <w:tcBorders>
              <w:top w:val="nil"/>
              <w:bottom w:val="single" w:sz="4" w:space="0" w:color="auto"/>
            </w:tcBorders>
            <w:vAlign w:val="center"/>
          </w:tcPr>
          <w:p w14:paraId="3BC93D38" w14:textId="77777777" w:rsidR="00204E7B" w:rsidRPr="00140E21" w:rsidRDefault="00204E7B" w:rsidP="00630260">
            <w:pPr>
              <w:pStyle w:val="TAL"/>
            </w:pPr>
          </w:p>
        </w:tc>
        <w:tc>
          <w:tcPr>
            <w:tcW w:w="1218" w:type="dxa"/>
            <w:tcBorders>
              <w:top w:val="nil"/>
            </w:tcBorders>
          </w:tcPr>
          <w:p w14:paraId="323E514E" w14:textId="77777777" w:rsidR="00204E7B" w:rsidRPr="00140E21" w:rsidRDefault="00204E7B" w:rsidP="00630260">
            <w:pPr>
              <w:pStyle w:val="TAL"/>
              <w:rPr>
                <w:rFonts w:eastAsia="Malgun Gothic"/>
              </w:rPr>
            </w:pPr>
          </w:p>
        </w:tc>
        <w:tc>
          <w:tcPr>
            <w:tcW w:w="2326" w:type="dxa"/>
          </w:tcPr>
          <w:p w14:paraId="1BC1ED83" w14:textId="77777777" w:rsidR="00204E7B" w:rsidRPr="00140E21" w:rsidRDefault="00204E7B" w:rsidP="00630260">
            <w:pPr>
              <w:pStyle w:val="TAL"/>
              <w:rPr>
                <w:rFonts w:eastAsia="Malgun Gothic"/>
              </w:rPr>
            </w:pPr>
            <w:r>
              <w:rPr>
                <w:rFonts w:eastAsia="Malgun Gothic"/>
              </w:rPr>
              <w:t>Serving PLMN ID and optionally NID</w:t>
            </w:r>
          </w:p>
        </w:tc>
      </w:tr>
      <w:tr w:rsidR="00204E7B" w:rsidRPr="00140E21" w14:paraId="73811EBB" w14:textId="77777777" w:rsidTr="00630260">
        <w:tc>
          <w:tcPr>
            <w:tcW w:w="3827" w:type="dxa"/>
            <w:tcBorders>
              <w:bottom w:val="nil"/>
            </w:tcBorders>
            <w:vAlign w:val="center"/>
          </w:tcPr>
          <w:p w14:paraId="0EB37C50" w14:textId="77777777" w:rsidR="00204E7B" w:rsidRPr="00140E21" w:rsidRDefault="00204E7B" w:rsidP="00630260">
            <w:pPr>
              <w:pStyle w:val="TAL"/>
            </w:pPr>
            <w:r w:rsidRPr="00140E21">
              <w:t>Identifier translation</w:t>
            </w:r>
          </w:p>
        </w:tc>
        <w:tc>
          <w:tcPr>
            <w:tcW w:w="1218" w:type="dxa"/>
          </w:tcPr>
          <w:p w14:paraId="16B4CD53" w14:textId="77777777" w:rsidR="00204E7B" w:rsidRPr="00140E21" w:rsidRDefault="00204E7B" w:rsidP="00630260">
            <w:pPr>
              <w:pStyle w:val="TAL"/>
              <w:rPr>
                <w:rFonts w:eastAsia="Malgun Gothic"/>
              </w:rPr>
            </w:pPr>
            <w:r w:rsidRPr="00140E21">
              <w:rPr>
                <w:rFonts w:eastAsia="Malgun Gothic"/>
              </w:rPr>
              <w:t>GPSI</w:t>
            </w:r>
          </w:p>
        </w:tc>
        <w:tc>
          <w:tcPr>
            <w:tcW w:w="2326" w:type="dxa"/>
          </w:tcPr>
          <w:p w14:paraId="3135AED6" w14:textId="77777777" w:rsidR="00204E7B" w:rsidRPr="00140E21" w:rsidRDefault="00204E7B" w:rsidP="00630260">
            <w:pPr>
              <w:pStyle w:val="TAL"/>
              <w:rPr>
                <w:rFonts w:eastAsia="Malgun Gothic"/>
              </w:rPr>
            </w:pPr>
            <w:r w:rsidRPr="00140E21">
              <w:rPr>
                <w:rFonts w:eastAsia="Malgun Gothic"/>
              </w:rPr>
              <w:t>-</w:t>
            </w:r>
          </w:p>
        </w:tc>
      </w:tr>
      <w:tr w:rsidR="00204E7B" w:rsidRPr="00E108BE" w14:paraId="5A83B478" w14:textId="77777777" w:rsidTr="00630260">
        <w:tc>
          <w:tcPr>
            <w:tcW w:w="3827" w:type="dxa"/>
            <w:tcBorders>
              <w:top w:val="nil"/>
            </w:tcBorders>
            <w:vAlign w:val="center"/>
          </w:tcPr>
          <w:p w14:paraId="3B84E7B7" w14:textId="77777777" w:rsidR="00204E7B" w:rsidRPr="00140E21" w:rsidRDefault="00204E7B" w:rsidP="00630260">
            <w:pPr>
              <w:pStyle w:val="TAL"/>
            </w:pPr>
          </w:p>
        </w:tc>
        <w:tc>
          <w:tcPr>
            <w:tcW w:w="1218" w:type="dxa"/>
          </w:tcPr>
          <w:p w14:paraId="74BA3404"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266A63CF" w14:textId="77777777" w:rsidR="00204E7B" w:rsidRPr="00797690" w:rsidRDefault="00204E7B" w:rsidP="00630260">
            <w:pPr>
              <w:pStyle w:val="TAL"/>
              <w:rPr>
                <w:rFonts w:eastAsia="Malgun Gothic"/>
                <w:lang w:val="fr-FR"/>
              </w:rPr>
            </w:pPr>
            <w:r w:rsidRPr="00797690">
              <w:rPr>
                <w:rFonts w:eastAsia="Malgun Gothic"/>
                <w:lang w:val="fr-FR"/>
              </w:rPr>
              <w:t>Application Port ID, MTC Provider Information, AF Identifier</w:t>
            </w:r>
          </w:p>
        </w:tc>
      </w:tr>
      <w:tr w:rsidR="00204E7B" w:rsidRPr="00140E21" w14:paraId="2DDB2D8E" w14:textId="77777777" w:rsidTr="00630260">
        <w:tc>
          <w:tcPr>
            <w:tcW w:w="3827" w:type="dxa"/>
            <w:vAlign w:val="center"/>
          </w:tcPr>
          <w:p w14:paraId="09AF493F" w14:textId="77777777" w:rsidR="00204E7B" w:rsidRPr="00140E21" w:rsidRDefault="00204E7B" w:rsidP="00630260">
            <w:pPr>
              <w:pStyle w:val="TAL"/>
            </w:pPr>
            <w:r w:rsidRPr="00140E21">
              <w:t>Slice Selection Subscription data</w:t>
            </w:r>
          </w:p>
        </w:tc>
        <w:tc>
          <w:tcPr>
            <w:tcW w:w="1218" w:type="dxa"/>
          </w:tcPr>
          <w:p w14:paraId="2499ADB6"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36A9DEF5" w14:textId="77777777" w:rsidR="00204E7B" w:rsidRPr="00140E21" w:rsidRDefault="00204E7B" w:rsidP="00630260">
            <w:pPr>
              <w:pStyle w:val="TAL"/>
              <w:rPr>
                <w:rFonts w:eastAsia="Malgun Gothic"/>
              </w:rPr>
            </w:pPr>
            <w:r>
              <w:rPr>
                <w:rFonts w:eastAsia="Malgun Gothic"/>
              </w:rPr>
              <w:t>Serving PLMN ID and optionally NID</w:t>
            </w:r>
          </w:p>
        </w:tc>
      </w:tr>
      <w:tr w:rsidR="00204E7B" w:rsidRPr="00140E21" w14:paraId="1474AB4A" w14:textId="77777777" w:rsidTr="00630260">
        <w:tc>
          <w:tcPr>
            <w:tcW w:w="3827" w:type="dxa"/>
            <w:vAlign w:val="center"/>
          </w:tcPr>
          <w:p w14:paraId="4C6F5E2D" w14:textId="77777777" w:rsidR="00204E7B" w:rsidRPr="00140E21" w:rsidRDefault="00204E7B" w:rsidP="00630260">
            <w:pPr>
              <w:pStyle w:val="TAL"/>
            </w:pPr>
            <w:r w:rsidRPr="00140E21">
              <w:t>Intersystem continuity Context</w:t>
            </w:r>
          </w:p>
        </w:tc>
        <w:tc>
          <w:tcPr>
            <w:tcW w:w="1218" w:type="dxa"/>
          </w:tcPr>
          <w:p w14:paraId="677CCA06"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395F34AD" w14:textId="77777777" w:rsidR="00204E7B" w:rsidRPr="00140E21" w:rsidRDefault="00204E7B" w:rsidP="00630260">
            <w:pPr>
              <w:pStyle w:val="TAL"/>
              <w:rPr>
                <w:rFonts w:eastAsia="Malgun Gothic"/>
              </w:rPr>
            </w:pPr>
            <w:r w:rsidRPr="00140E21">
              <w:rPr>
                <w:rFonts w:eastAsia="Malgun Gothic"/>
              </w:rPr>
              <w:t>DNN</w:t>
            </w:r>
          </w:p>
        </w:tc>
      </w:tr>
      <w:tr w:rsidR="00204E7B" w:rsidRPr="00140E21" w14:paraId="27473357" w14:textId="77777777" w:rsidTr="00630260">
        <w:tc>
          <w:tcPr>
            <w:tcW w:w="3827" w:type="dxa"/>
            <w:vAlign w:val="center"/>
          </w:tcPr>
          <w:p w14:paraId="5ADBF293" w14:textId="77777777" w:rsidR="00204E7B" w:rsidRPr="00140E21" w:rsidRDefault="00204E7B" w:rsidP="00630260">
            <w:pPr>
              <w:pStyle w:val="TAL"/>
            </w:pPr>
            <w:r w:rsidRPr="00140E21">
              <w:t>LCS privacy</w:t>
            </w:r>
          </w:p>
        </w:tc>
        <w:tc>
          <w:tcPr>
            <w:tcW w:w="1218" w:type="dxa"/>
          </w:tcPr>
          <w:p w14:paraId="42F5D030"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6B4092A8" w14:textId="77777777" w:rsidR="00204E7B" w:rsidRPr="00140E21" w:rsidRDefault="00204E7B" w:rsidP="00630260">
            <w:pPr>
              <w:pStyle w:val="TAL"/>
              <w:rPr>
                <w:rFonts w:eastAsia="Malgun Gothic"/>
              </w:rPr>
            </w:pPr>
            <w:r>
              <w:rPr>
                <w:rFonts w:eastAsia="Malgun Gothic"/>
              </w:rPr>
              <w:t>-</w:t>
            </w:r>
          </w:p>
        </w:tc>
      </w:tr>
      <w:tr w:rsidR="00204E7B" w:rsidRPr="00140E21" w14:paraId="28D7DB71" w14:textId="77777777" w:rsidTr="00630260">
        <w:tc>
          <w:tcPr>
            <w:tcW w:w="3827" w:type="dxa"/>
            <w:vAlign w:val="center"/>
          </w:tcPr>
          <w:p w14:paraId="71895144" w14:textId="77777777" w:rsidR="00204E7B" w:rsidRPr="00140E21" w:rsidRDefault="00204E7B" w:rsidP="00630260">
            <w:pPr>
              <w:pStyle w:val="TAL"/>
            </w:pPr>
            <w:r>
              <w:t>Ranging/Sidelink Positioning privacy</w:t>
            </w:r>
          </w:p>
        </w:tc>
        <w:tc>
          <w:tcPr>
            <w:tcW w:w="1218" w:type="dxa"/>
          </w:tcPr>
          <w:p w14:paraId="3BFF948A"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56F24F45" w14:textId="77777777" w:rsidR="00204E7B" w:rsidRPr="00140E21" w:rsidRDefault="00204E7B" w:rsidP="00630260">
            <w:pPr>
              <w:pStyle w:val="TAL"/>
              <w:rPr>
                <w:rFonts w:eastAsia="Malgun Gothic"/>
              </w:rPr>
            </w:pPr>
            <w:r>
              <w:rPr>
                <w:rFonts w:eastAsia="Malgun Gothic"/>
              </w:rPr>
              <w:t>-</w:t>
            </w:r>
          </w:p>
        </w:tc>
      </w:tr>
      <w:tr w:rsidR="00204E7B" w:rsidRPr="00140E21" w14:paraId="1948A669" w14:textId="77777777" w:rsidTr="00630260">
        <w:tc>
          <w:tcPr>
            <w:tcW w:w="3827" w:type="dxa"/>
            <w:vAlign w:val="center"/>
          </w:tcPr>
          <w:p w14:paraId="7C0A3B90" w14:textId="77777777" w:rsidR="00204E7B" w:rsidRPr="00140E21" w:rsidRDefault="00204E7B" w:rsidP="00630260">
            <w:pPr>
              <w:pStyle w:val="TAL"/>
            </w:pPr>
            <w:r w:rsidRPr="00140E21">
              <w:t>LCS mobile origination</w:t>
            </w:r>
          </w:p>
        </w:tc>
        <w:tc>
          <w:tcPr>
            <w:tcW w:w="1218" w:type="dxa"/>
          </w:tcPr>
          <w:p w14:paraId="2F9C0863"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0FFA8839" w14:textId="77777777" w:rsidR="00204E7B" w:rsidRPr="00140E21" w:rsidRDefault="00204E7B" w:rsidP="00630260">
            <w:pPr>
              <w:pStyle w:val="TAL"/>
              <w:rPr>
                <w:rFonts w:eastAsia="Malgun Gothic"/>
              </w:rPr>
            </w:pPr>
            <w:r>
              <w:rPr>
                <w:rFonts w:eastAsia="Malgun Gothic"/>
              </w:rPr>
              <w:t>-</w:t>
            </w:r>
          </w:p>
        </w:tc>
      </w:tr>
      <w:tr w:rsidR="00204E7B" w:rsidRPr="00140E21" w14:paraId="58C36A2D" w14:textId="77777777" w:rsidTr="00630260">
        <w:tc>
          <w:tcPr>
            <w:tcW w:w="3827" w:type="dxa"/>
            <w:vAlign w:val="center"/>
          </w:tcPr>
          <w:p w14:paraId="1324CA5C" w14:textId="77777777" w:rsidR="00204E7B" w:rsidRPr="00140E21" w:rsidRDefault="00204E7B" w:rsidP="00630260">
            <w:pPr>
              <w:pStyle w:val="TAL"/>
            </w:pPr>
            <w:r>
              <w:t>User consent</w:t>
            </w:r>
          </w:p>
        </w:tc>
        <w:tc>
          <w:tcPr>
            <w:tcW w:w="1218" w:type="dxa"/>
          </w:tcPr>
          <w:p w14:paraId="0573F874"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4D0F2320" w14:textId="77777777" w:rsidR="00204E7B" w:rsidRPr="00140E21" w:rsidRDefault="00204E7B" w:rsidP="00630260">
            <w:pPr>
              <w:pStyle w:val="TAL"/>
              <w:rPr>
                <w:rFonts w:eastAsia="Malgun Gothic"/>
              </w:rPr>
            </w:pPr>
            <w:r>
              <w:rPr>
                <w:rFonts w:eastAsia="Malgun Gothic"/>
              </w:rPr>
              <w:t>Purpose</w:t>
            </w:r>
          </w:p>
        </w:tc>
      </w:tr>
      <w:tr w:rsidR="00204E7B" w:rsidRPr="00140E21" w14:paraId="6160A160" w14:textId="77777777" w:rsidTr="00630260">
        <w:tc>
          <w:tcPr>
            <w:tcW w:w="3827" w:type="dxa"/>
            <w:vAlign w:val="center"/>
          </w:tcPr>
          <w:p w14:paraId="5BCD1B3C" w14:textId="77777777" w:rsidR="00204E7B" w:rsidRPr="00140E21" w:rsidRDefault="00204E7B" w:rsidP="00630260">
            <w:pPr>
              <w:pStyle w:val="TAL"/>
            </w:pPr>
            <w:r>
              <w:t>UE reachability</w:t>
            </w:r>
          </w:p>
        </w:tc>
        <w:tc>
          <w:tcPr>
            <w:tcW w:w="1218" w:type="dxa"/>
          </w:tcPr>
          <w:p w14:paraId="669AB34C"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57DD5708" w14:textId="77777777" w:rsidR="00204E7B" w:rsidRPr="00140E21" w:rsidRDefault="00204E7B" w:rsidP="00630260">
            <w:pPr>
              <w:pStyle w:val="TAL"/>
              <w:rPr>
                <w:rFonts w:eastAsia="Malgun Gothic"/>
              </w:rPr>
            </w:pPr>
            <w:r>
              <w:rPr>
                <w:rFonts w:eastAsia="Malgun Gothic"/>
              </w:rPr>
              <w:t>-</w:t>
            </w:r>
          </w:p>
        </w:tc>
      </w:tr>
      <w:tr w:rsidR="00204E7B" w:rsidRPr="00140E21" w14:paraId="0FB39858" w14:textId="77777777" w:rsidTr="00630260">
        <w:tc>
          <w:tcPr>
            <w:tcW w:w="3827" w:type="dxa"/>
            <w:vAlign w:val="center"/>
          </w:tcPr>
          <w:p w14:paraId="531BC70D" w14:textId="77777777" w:rsidR="00204E7B" w:rsidRDefault="00204E7B" w:rsidP="00630260">
            <w:pPr>
              <w:pStyle w:val="TAL"/>
            </w:pPr>
            <w:r>
              <w:t>V2X Subscription data</w:t>
            </w:r>
          </w:p>
        </w:tc>
        <w:tc>
          <w:tcPr>
            <w:tcW w:w="1218" w:type="dxa"/>
          </w:tcPr>
          <w:p w14:paraId="6BB01C21" w14:textId="77777777" w:rsidR="00204E7B" w:rsidRPr="00140E21" w:rsidRDefault="00204E7B" w:rsidP="00630260">
            <w:pPr>
              <w:pStyle w:val="TAL"/>
              <w:rPr>
                <w:rFonts w:eastAsia="Malgun Gothic"/>
              </w:rPr>
            </w:pPr>
            <w:r w:rsidRPr="00140E21">
              <w:rPr>
                <w:rFonts w:eastAsia="Malgun Gothic"/>
              </w:rPr>
              <w:t>SUPI</w:t>
            </w:r>
          </w:p>
        </w:tc>
        <w:tc>
          <w:tcPr>
            <w:tcW w:w="2326" w:type="dxa"/>
          </w:tcPr>
          <w:p w14:paraId="5E341918" w14:textId="77777777" w:rsidR="00204E7B" w:rsidRDefault="00204E7B" w:rsidP="00630260">
            <w:pPr>
              <w:pStyle w:val="TAL"/>
              <w:rPr>
                <w:rFonts w:eastAsia="Malgun Gothic"/>
              </w:rPr>
            </w:pPr>
            <w:r>
              <w:rPr>
                <w:rFonts w:eastAsia="Malgun Gothic"/>
              </w:rPr>
              <w:t>-</w:t>
            </w:r>
          </w:p>
        </w:tc>
      </w:tr>
      <w:tr w:rsidR="00204E7B" w:rsidRPr="00140E21" w14:paraId="1B8FD5F9" w14:textId="77777777" w:rsidTr="00630260">
        <w:tc>
          <w:tcPr>
            <w:tcW w:w="3827" w:type="dxa"/>
            <w:vAlign w:val="center"/>
          </w:tcPr>
          <w:p w14:paraId="77E82DA6" w14:textId="77777777" w:rsidR="00204E7B" w:rsidRDefault="00204E7B" w:rsidP="00630260">
            <w:pPr>
              <w:pStyle w:val="TAL"/>
            </w:pPr>
            <w:r>
              <w:t>ProSe Subscription data</w:t>
            </w:r>
          </w:p>
        </w:tc>
        <w:tc>
          <w:tcPr>
            <w:tcW w:w="1218" w:type="dxa"/>
          </w:tcPr>
          <w:p w14:paraId="212C36A9" w14:textId="77777777" w:rsidR="00204E7B" w:rsidRPr="00140E21" w:rsidRDefault="00204E7B" w:rsidP="00630260">
            <w:pPr>
              <w:pStyle w:val="TAL"/>
              <w:rPr>
                <w:rFonts w:eastAsia="Malgun Gothic"/>
              </w:rPr>
            </w:pPr>
            <w:r>
              <w:rPr>
                <w:rFonts w:eastAsia="Malgun Gothic"/>
              </w:rPr>
              <w:t>SUPI</w:t>
            </w:r>
          </w:p>
        </w:tc>
        <w:tc>
          <w:tcPr>
            <w:tcW w:w="2326" w:type="dxa"/>
          </w:tcPr>
          <w:p w14:paraId="3839C6E3" w14:textId="77777777" w:rsidR="00204E7B" w:rsidRDefault="00204E7B" w:rsidP="00630260">
            <w:pPr>
              <w:pStyle w:val="TAL"/>
              <w:rPr>
                <w:rFonts w:eastAsia="Malgun Gothic"/>
              </w:rPr>
            </w:pPr>
            <w:r>
              <w:rPr>
                <w:rFonts w:eastAsia="Malgun Gothic"/>
              </w:rPr>
              <w:t>-</w:t>
            </w:r>
          </w:p>
        </w:tc>
      </w:tr>
      <w:tr w:rsidR="00204E7B" w:rsidRPr="00140E21" w14:paraId="53BFC2B8" w14:textId="77777777" w:rsidTr="00630260">
        <w:tc>
          <w:tcPr>
            <w:tcW w:w="3827" w:type="dxa"/>
            <w:vAlign w:val="center"/>
          </w:tcPr>
          <w:p w14:paraId="78106D52" w14:textId="77777777" w:rsidR="00204E7B" w:rsidRDefault="00204E7B" w:rsidP="00630260">
            <w:pPr>
              <w:pStyle w:val="TAL"/>
            </w:pPr>
            <w:r>
              <w:t>MBS Subscription data</w:t>
            </w:r>
          </w:p>
        </w:tc>
        <w:tc>
          <w:tcPr>
            <w:tcW w:w="1218" w:type="dxa"/>
          </w:tcPr>
          <w:p w14:paraId="293EE803" w14:textId="77777777" w:rsidR="00204E7B" w:rsidRDefault="00204E7B" w:rsidP="00630260">
            <w:pPr>
              <w:pStyle w:val="TAL"/>
              <w:rPr>
                <w:rFonts w:eastAsia="Malgun Gothic"/>
              </w:rPr>
            </w:pPr>
            <w:r>
              <w:rPr>
                <w:rFonts w:eastAsia="Malgun Gothic"/>
              </w:rPr>
              <w:t>SUPI</w:t>
            </w:r>
          </w:p>
        </w:tc>
        <w:tc>
          <w:tcPr>
            <w:tcW w:w="2326" w:type="dxa"/>
          </w:tcPr>
          <w:p w14:paraId="6D57936E" w14:textId="77777777" w:rsidR="00204E7B" w:rsidRDefault="00204E7B" w:rsidP="00630260">
            <w:pPr>
              <w:pStyle w:val="TAL"/>
              <w:rPr>
                <w:rFonts w:eastAsia="Malgun Gothic"/>
              </w:rPr>
            </w:pPr>
            <w:r>
              <w:rPr>
                <w:rFonts w:eastAsia="Malgun Gothic"/>
              </w:rPr>
              <w:t>-</w:t>
            </w:r>
          </w:p>
        </w:tc>
      </w:tr>
      <w:tr w:rsidR="00204E7B" w:rsidRPr="00140E21" w14:paraId="6F34C35B" w14:textId="77777777" w:rsidTr="00630260">
        <w:tc>
          <w:tcPr>
            <w:tcW w:w="3827" w:type="dxa"/>
            <w:vAlign w:val="center"/>
          </w:tcPr>
          <w:p w14:paraId="7E9DEC13" w14:textId="77777777" w:rsidR="00204E7B" w:rsidRDefault="00204E7B" w:rsidP="00630260">
            <w:pPr>
              <w:pStyle w:val="TAL"/>
            </w:pPr>
            <w:r>
              <w:t>A2X Subscription data</w:t>
            </w:r>
          </w:p>
        </w:tc>
        <w:tc>
          <w:tcPr>
            <w:tcW w:w="1218" w:type="dxa"/>
          </w:tcPr>
          <w:p w14:paraId="0B768FF0" w14:textId="77777777" w:rsidR="00204E7B" w:rsidRDefault="00204E7B" w:rsidP="00630260">
            <w:pPr>
              <w:pStyle w:val="TAL"/>
              <w:rPr>
                <w:rFonts w:eastAsia="Malgun Gothic"/>
              </w:rPr>
            </w:pPr>
            <w:r>
              <w:rPr>
                <w:rFonts w:eastAsia="Malgun Gothic"/>
              </w:rPr>
              <w:t>SUPI</w:t>
            </w:r>
          </w:p>
        </w:tc>
        <w:tc>
          <w:tcPr>
            <w:tcW w:w="2326" w:type="dxa"/>
          </w:tcPr>
          <w:p w14:paraId="5E7CA78D" w14:textId="77777777" w:rsidR="00204E7B" w:rsidRDefault="00204E7B" w:rsidP="00630260">
            <w:pPr>
              <w:pStyle w:val="TAL"/>
              <w:rPr>
                <w:rFonts w:eastAsia="Malgun Gothic"/>
              </w:rPr>
            </w:pPr>
            <w:r>
              <w:rPr>
                <w:rFonts w:eastAsia="Malgun Gothic"/>
              </w:rPr>
              <w:t>-</w:t>
            </w:r>
          </w:p>
        </w:tc>
      </w:tr>
      <w:tr w:rsidR="00204E7B" w:rsidRPr="00140E21" w14:paraId="710FACED" w14:textId="77777777" w:rsidTr="00630260">
        <w:tc>
          <w:tcPr>
            <w:tcW w:w="3827" w:type="dxa"/>
            <w:vAlign w:val="center"/>
          </w:tcPr>
          <w:p w14:paraId="563772EB" w14:textId="77777777" w:rsidR="00204E7B" w:rsidRDefault="00204E7B" w:rsidP="00630260">
            <w:pPr>
              <w:pStyle w:val="TAL"/>
            </w:pPr>
            <w:r>
              <w:t>Ranging/Sidelink Positioning Subscription data</w:t>
            </w:r>
          </w:p>
        </w:tc>
        <w:tc>
          <w:tcPr>
            <w:tcW w:w="1218" w:type="dxa"/>
          </w:tcPr>
          <w:p w14:paraId="28407AC3" w14:textId="77777777" w:rsidR="00204E7B" w:rsidRDefault="00204E7B" w:rsidP="00630260">
            <w:pPr>
              <w:pStyle w:val="TAL"/>
              <w:rPr>
                <w:rFonts w:eastAsia="Malgun Gothic"/>
              </w:rPr>
            </w:pPr>
            <w:r>
              <w:rPr>
                <w:rFonts w:eastAsia="Malgun Gothic"/>
              </w:rPr>
              <w:t>SUPI</w:t>
            </w:r>
          </w:p>
        </w:tc>
        <w:tc>
          <w:tcPr>
            <w:tcW w:w="2326" w:type="dxa"/>
          </w:tcPr>
          <w:p w14:paraId="4CB25911" w14:textId="77777777" w:rsidR="00204E7B" w:rsidRDefault="00204E7B" w:rsidP="00630260">
            <w:pPr>
              <w:pStyle w:val="TAL"/>
              <w:rPr>
                <w:rFonts w:eastAsia="Malgun Gothic"/>
              </w:rPr>
            </w:pPr>
            <w:r>
              <w:rPr>
                <w:rFonts w:eastAsia="Malgun Gothic"/>
              </w:rPr>
              <w:t>-</w:t>
            </w:r>
          </w:p>
        </w:tc>
      </w:tr>
    </w:tbl>
    <w:p w14:paraId="0169F271" w14:textId="77777777" w:rsidR="00204E7B" w:rsidRPr="00140E21" w:rsidRDefault="00204E7B" w:rsidP="00204E7B">
      <w:pPr>
        <w:pStyle w:val="FP"/>
        <w:rPr>
          <w:lang w:eastAsia="zh-CN"/>
        </w:rPr>
      </w:pPr>
    </w:p>
    <w:p w14:paraId="588693B8" w14:textId="77777777" w:rsidR="00204E7B" w:rsidRPr="00140E21" w:rsidRDefault="00204E7B" w:rsidP="00204E7B">
      <w:pPr>
        <w:pStyle w:val="TH"/>
        <w:rPr>
          <w:lang w:eastAsia="zh-CN"/>
        </w:rPr>
      </w:pPr>
      <w:bookmarkStart w:id="31" w:name="_CRTable5_2_3_3_14"/>
      <w:r w:rsidRPr="00140E21">
        <w:rPr>
          <w:lang w:eastAsia="zh-CN"/>
        </w:rPr>
        <w:lastRenderedPageBreak/>
        <w:t xml:space="preserve">Table </w:t>
      </w:r>
      <w:bookmarkEnd w:id="3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04E7B" w:rsidRPr="00140E21" w14:paraId="697D669B" w14:textId="77777777" w:rsidTr="00630260">
        <w:tc>
          <w:tcPr>
            <w:tcW w:w="3827" w:type="dxa"/>
            <w:tcBorders>
              <w:bottom w:val="single" w:sz="4" w:space="0" w:color="auto"/>
            </w:tcBorders>
          </w:tcPr>
          <w:p w14:paraId="3DDDDC4D" w14:textId="77777777" w:rsidR="00204E7B" w:rsidRPr="00140E21" w:rsidRDefault="00204E7B" w:rsidP="00630260">
            <w:pPr>
              <w:pStyle w:val="TAH"/>
              <w:rPr>
                <w:lang w:eastAsia="zh-CN"/>
              </w:rPr>
            </w:pPr>
            <w:r w:rsidRPr="00140E21">
              <w:rPr>
                <w:lang w:eastAsia="zh-CN"/>
              </w:rPr>
              <w:t>Subscription Data Types</w:t>
            </w:r>
          </w:p>
        </w:tc>
        <w:tc>
          <w:tcPr>
            <w:tcW w:w="1218" w:type="dxa"/>
          </w:tcPr>
          <w:p w14:paraId="03594ED7" w14:textId="77777777" w:rsidR="00204E7B" w:rsidRPr="00140E21" w:rsidRDefault="00204E7B" w:rsidP="00630260">
            <w:pPr>
              <w:pStyle w:val="TAH"/>
              <w:rPr>
                <w:lang w:eastAsia="zh-CN"/>
              </w:rPr>
            </w:pPr>
            <w:r w:rsidRPr="00140E21">
              <w:rPr>
                <w:lang w:eastAsia="zh-CN"/>
              </w:rPr>
              <w:t>Data Key</w:t>
            </w:r>
          </w:p>
        </w:tc>
        <w:tc>
          <w:tcPr>
            <w:tcW w:w="2326" w:type="dxa"/>
          </w:tcPr>
          <w:p w14:paraId="143251EB" w14:textId="77777777" w:rsidR="00204E7B" w:rsidRPr="00140E21" w:rsidRDefault="00204E7B" w:rsidP="00630260">
            <w:pPr>
              <w:pStyle w:val="TAH"/>
              <w:rPr>
                <w:lang w:eastAsia="zh-CN"/>
              </w:rPr>
            </w:pPr>
            <w:r w:rsidRPr="00140E21">
              <w:rPr>
                <w:lang w:eastAsia="zh-CN"/>
              </w:rPr>
              <w:t>Data Sub Key</w:t>
            </w:r>
          </w:p>
        </w:tc>
      </w:tr>
      <w:tr w:rsidR="00204E7B" w:rsidRPr="00140E21" w14:paraId="0767118E" w14:textId="77777777" w:rsidTr="00630260">
        <w:tc>
          <w:tcPr>
            <w:tcW w:w="3827" w:type="dxa"/>
            <w:tcBorders>
              <w:bottom w:val="nil"/>
            </w:tcBorders>
            <w:vAlign w:val="center"/>
          </w:tcPr>
          <w:p w14:paraId="0AD63808" w14:textId="77777777" w:rsidR="00204E7B" w:rsidRPr="00140E21" w:rsidRDefault="00204E7B" w:rsidP="00630260">
            <w:pPr>
              <w:pStyle w:val="TAL"/>
              <w:rPr>
                <w:lang w:eastAsia="zh-CN"/>
              </w:rPr>
            </w:pPr>
            <w:r w:rsidRPr="00140E21">
              <w:t>Group Identifier translation</w:t>
            </w:r>
          </w:p>
        </w:tc>
        <w:tc>
          <w:tcPr>
            <w:tcW w:w="1218" w:type="dxa"/>
          </w:tcPr>
          <w:p w14:paraId="573037B6" w14:textId="77777777" w:rsidR="00204E7B" w:rsidRPr="00140E21" w:rsidRDefault="00204E7B" w:rsidP="00630260">
            <w:pPr>
              <w:pStyle w:val="TAL"/>
              <w:rPr>
                <w:lang w:eastAsia="zh-CN"/>
              </w:rPr>
            </w:pPr>
            <w:r w:rsidRPr="00140E21">
              <w:rPr>
                <w:lang w:eastAsia="zh-CN"/>
              </w:rPr>
              <w:t>External Group Identifier</w:t>
            </w:r>
          </w:p>
        </w:tc>
        <w:tc>
          <w:tcPr>
            <w:tcW w:w="2326" w:type="dxa"/>
          </w:tcPr>
          <w:p w14:paraId="6FD632C8" w14:textId="77777777" w:rsidR="00204E7B" w:rsidRPr="00140E21" w:rsidRDefault="00204E7B" w:rsidP="00630260">
            <w:pPr>
              <w:pStyle w:val="TAL"/>
              <w:rPr>
                <w:lang w:eastAsia="zh-CN"/>
              </w:rPr>
            </w:pPr>
            <w:r>
              <w:rPr>
                <w:lang w:eastAsia="zh-CN"/>
              </w:rPr>
              <w:t>-</w:t>
            </w:r>
          </w:p>
        </w:tc>
      </w:tr>
      <w:tr w:rsidR="00204E7B" w:rsidRPr="00140E21" w14:paraId="18EBF212" w14:textId="77777777" w:rsidTr="00630260">
        <w:tc>
          <w:tcPr>
            <w:tcW w:w="3827" w:type="dxa"/>
            <w:tcBorders>
              <w:top w:val="nil"/>
              <w:bottom w:val="single" w:sz="4" w:space="0" w:color="auto"/>
            </w:tcBorders>
            <w:vAlign w:val="center"/>
          </w:tcPr>
          <w:p w14:paraId="18192179" w14:textId="77777777" w:rsidR="00204E7B" w:rsidRPr="00140E21" w:rsidRDefault="00204E7B" w:rsidP="00630260">
            <w:pPr>
              <w:pStyle w:val="TAL"/>
            </w:pPr>
          </w:p>
        </w:tc>
        <w:tc>
          <w:tcPr>
            <w:tcW w:w="1218" w:type="dxa"/>
            <w:tcBorders>
              <w:bottom w:val="single" w:sz="4" w:space="0" w:color="auto"/>
            </w:tcBorders>
          </w:tcPr>
          <w:p w14:paraId="1725CADE" w14:textId="77777777" w:rsidR="00204E7B" w:rsidRPr="00140E21" w:rsidRDefault="00204E7B" w:rsidP="00630260">
            <w:pPr>
              <w:pStyle w:val="TAL"/>
              <w:rPr>
                <w:lang w:eastAsia="zh-CN"/>
              </w:rPr>
            </w:pPr>
            <w:r>
              <w:rPr>
                <w:lang w:eastAsia="zh-CN"/>
              </w:rPr>
              <w:t>Internal Group Identifier</w:t>
            </w:r>
          </w:p>
        </w:tc>
        <w:tc>
          <w:tcPr>
            <w:tcW w:w="2326" w:type="dxa"/>
            <w:tcBorders>
              <w:bottom w:val="single" w:sz="4" w:space="0" w:color="auto"/>
            </w:tcBorders>
          </w:tcPr>
          <w:p w14:paraId="1FE46B0F" w14:textId="77777777" w:rsidR="00204E7B" w:rsidRPr="00140E21" w:rsidRDefault="00204E7B" w:rsidP="00630260">
            <w:pPr>
              <w:pStyle w:val="TAL"/>
              <w:rPr>
                <w:lang w:eastAsia="zh-CN"/>
              </w:rPr>
            </w:pPr>
            <w:r>
              <w:rPr>
                <w:lang w:eastAsia="zh-CN"/>
              </w:rPr>
              <w:t>-</w:t>
            </w:r>
          </w:p>
        </w:tc>
      </w:tr>
      <w:tr w:rsidR="00204E7B" w:rsidRPr="00140E21" w14:paraId="61F9F57C" w14:textId="77777777" w:rsidTr="00630260">
        <w:tc>
          <w:tcPr>
            <w:tcW w:w="3827" w:type="dxa"/>
            <w:tcBorders>
              <w:top w:val="single" w:sz="4" w:space="0" w:color="auto"/>
            </w:tcBorders>
            <w:vAlign w:val="center"/>
          </w:tcPr>
          <w:p w14:paraId="2EB26B4A" w14:textId="77777777" w:rsidR="00204E7B" w:rsidRPr="00140E21" w:rsidRDefault="00204E7B" w:rsidP="00630260">
            <w:pPr>
              <w:pStyle w:val="TAL"/>
            </w:pPr>
            <w:r>
              <w:t>Group Data</w:t>
            </w:r>
          </w:p>
        </w:tc>
        <w:tc>
          <w:tcPr>
            <w:tcW w:w="1218" w:type="dxa"/>
            <w:tcBorders>
              <w:top w:val="single" w:sz="4" w:space="0" w:color="auto"/>
            </w:tcBorders>
          </w:tcPr>
          <w:p w14:paraId="0DCACC0E" w14:textId="77777777" w:rsidR="00204E7B" w:rsidRDefault="00204E7B" w:rsidP="00630260">
            <w:pPr>
              <w:pStyle w:val="TAL"/>
              <w:rPr>
                <w:lang w:eastAsia="zh-CN"/>
              </w:rPr>
            </w:pPr>
            <w:r>
              <w:rPr>
                <w:lang w:eastAsia="zh-CN"/>
              </w:rPr>
              <w:t>Internal Group Identifier</w:t>
            </w:r>
          </w:p>
        </w:tc>
        <w:tc>
          <w:tcPr>
            <w:tcW w:w="2326" w:type="dxa"/>
            <w:tcBorders>
              <w:top w:val="single" w:sz="4" w:space="0" w:color="auto"/>
            </w:tcBorders>
          </w:tcPr>
          <w:p w14:paraId="3802E437" w14:textId="77777777" w:rsidR="00204E7B" w:rsidRDefault="00204E7B" w:rsidP="00630260">
            <w:pPr>
              <w:pStyle w:val="TAL"/>
              <w:rPr>
                <w:lang w:eastAsia="zh-CN"/>
              </w:rPr>
            </w:pPr>
            <w:r>
              <w:rPr>
                <w:lang w:eastAsia="zh-CN"/>
              </w:rPr>
              <w:t>-</w:t>
            </w:r>
          </w:p>
        </w:tc>
      </w:tr>
    </w:tbl>
    <w:p w14:paraId="4D4B7847" w14:textId="77777777" w:rsidR="00204E7B" w:rsidRPr="00140E21" w:rsidRDefault="00204E7B" w:rsidP="00204E7B">
      <w:pPr>
        <w:pStyle w:val="FP"/>
        <w:rPr>
          <w:lang w:eastAsia="zh-CN"/>
        </w:rPr>
      </w:pPr>
    </w:p>
    <w:p w14:paraId="63521AA6" w14:textId="77777777" w:rsidR="00204E7B" w:rsidRPr="00140E21" w:rsidRDefault="00204E7B" w:rsidP="00204E7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9"/>
    <w:bookmarkEnd w:id="10"/>
    <w:bookmarkEnd w:id="11"/>
    <w:bookmarkEnd w:id="12"/>
    <w:bookmarkEnd w:id="13"/>
    <w:bookmarkEnd w:id="14"/>
    <w:bookmarkEnd w:id="15"/>
    <w:p w14:paraId="5A339937" w14:textId="77777777" w:rsidR="00AB718A" w:rsidRPr="00C66C47" w:rsidRDefault="00AB718A" w:rsidP="00AB718A">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0193A47" w14:textId="3A75F48D" w:rsidR="00F83729" w:rsidRDefault="00F83729" w:rsidP="00AB718A">
      <w:pPr>
        <w:jc w:val="center"/>
        <w:rPr>
          <w:color w:val="FF0000"/>
          <w:sz w:val="32"/>
          <w:szCs w:val="32"/>
        </w:rPr>
      </w:pPr>
    </w:p>
    <w:sectPr w:rsidR="00F8372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6D77B" w14:textId="77777777" w:rsidR="00B45A8C" w:rsidRDefault="00B45A8C">
      <w:pPr>
        <w:spacing w:after="0"/>
      </w:pPr>
      <w:r>
        <w:separator/>
      </w:r>
    </w:p>
  </w:endnote>
  <w:endnote w:type="continuationSeparator" w:id="0">
    <w:p w14:paraId="2E22D60E" w14:textId="77777777" w:rsidR="00B45A8C" w:rsidRDefault="00B45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86C53" w14:textId="77777777" w:rsidR="00B45A8C" w:rsidRDefault="00B45A8C">
      <w:pPr>
        <w:spacing w:after="0"/>
      </w:pPr>
      <w:r>
        <w:separator/>
      </w:r>
    </w:p>
  </w:footnote>
  <w:footnote w:type="continuationSeparator" w:id="0">
    <w:p w14:paraId="1C4A42A3" w14:textId="77777777" w:rsidR="00B45A8C" w:rsidRDefault="00B45A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DF15" w14:textId="77777777" w:rsidR="00F83729" w:rsidRDefault="00F83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AB71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5269" w14:textId="77777777" w:rsidR="00F83729" w:rsidRDefault="00F8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19F57AC1"/>
    <w:multiLevelType w:val="hybridMultilevel"/>
    <w:tmpl w:val="FC0852A0"/>
    <w:lvl w:ilvl="0" w:tplc="519AD63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C2F1CCE"/>
    <w:multiLevelType w:val="hybridMultilevel"/>
    <w:tmpl w:val="0B9CC744"/>
    <w:lvl w:ilvl="0" w:tplc="00503DE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69352874">
    <w:abstractNumId w:val="3"/>
  </w:num>
  <w:num w:numId="2" w16cid:durableId="1581135735">
    <w:abstractNumId w:val="4"/>
  </w:num>
  <w:num w:numId="3" w16cid:durableId="718866813">
    <w:abstractNumId w:val="2"/>
  </w:num>
  <w:num w:numId="4" w16cid:durableId="1425999494">
    <w:abstractNumId w:val="1"/>
  </w:num>
  <w:num w:numId="5"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50F"/>
    <w:rsid w:val="00022E4A"/>
    <w:rsid w:val="00030D55"/>
    <w:rsid w:val="00032758"/>
    <w:rsid w:val="00032B6B"/>
    <w:rsid w:val="00043431"/>
    <w:rsid w:val="00060B21"/>
    <w:rsid w:val="00080FB2"/>
    <w:rsid w:val="000A2617"/>
    <w:rsid w:val="000A42C8"/>
    <w:rsid w:val="000A6394"/>
    <w:rsid w:val="000B7FED"/>
    <w:rsid w:val="000C038A"/>
    <w:rsid w:val="000C4D46"/>
    <w:rsid w:val="000C6598"/>
    <w:rsid w:val="000D44B3"/>
    <w:rsid w:val="000D55A5"/>
    <w:rsid w:val="000E13F1"/>
    <w:rsid w:val="0011118D"/>
    <w:rsid w:val="00113000"/>
    <w:rsid w:val="001213B8"/>
    <w:rsid w:val="00126B47"/>
    <w:rsid w:val="001312A8"/>
    <w:rsid w:val="00135891"/>
    <w:rsid w:val="001458A3"/>
    <w:rsid w:val="00145BFD"/>
    <w:rsid w:val="00145D43"/>
    <w:rsid w:val="001471F8"/>
    <w:rsid w:val="001478E9"/>
    <w:rsid w:val="00147C93"/>
    <w:rsid w:val="00150953"/>
    <w:rsid w:val="00154A18"/>
    <w:rsid w:val="0015697A"/>
    <w:rsid w:val="00172A27"/>
    <w:rsid w:val="00192C46"/>
    <w:rsid w:val="001A08B3"/>
    <w:rsid w:val="001A7778"/>
    <w:rsid w:val="001A7B60"/>
    <w:rsid w:val="001B2057"/>
    <w:rsid w:val="001B52F0"/>
    <w:rsid w:val="001B7A65"/>
    <w:rsid w:val="001C2EB7"/>
    <w:rsid w:val="001C42E0"/>
    <w:rsid w:val="001D2784"/>
    <w:rsid w:val="001E14F7"/>
    <w:rsid w:val="001E2375"/>
    <w:rsid w:val="001E413F"/>
    <w:rsid w:val="001E41F3"/>
    <w:rsid w:val="001E55AC"/>
    <w:rsid w:val="001F63E1"/>
    <w:rsid w:val="0020114F"/>
    <w:rsid w:val="00202F55"/>
    <w:rsid w:val="00204E7B"/>
    <w:rsid w:val="00212E23"/>
    <w:rsid w:val="002137AD"/>
    <w:rsid w:val="002445B9"/>
    <w:rsid w:val="00257213"/>
    <w:rsid w:val="0026004D"/>
    <w:rsid w:val="00262BBC"/>
    <w:rsid w:val="002640DD"/>
    <w:rsid w:val="00274BA8"/>
    <w:rsid w:val="00275D12"/>
    <w:rsid w:val="00284FEB"/>
    <w:rsid w:val="00285321"/>
    <w:rsid w:val="002860C4"/>
    <w:rsid w:val="002A6D9F"/>
    <w:rsid w:val="002B5741"/>
    <w:rsid w:val="002C292B"/>
    <w:rsid w:val="002C6125"/>
    <w:rsid w:val="002E472E"/>
    <w:rsid w:val="002F7CFC"/>
    <w:rsid w:val="00305409"/>
    <w:rsid w:val="0030688D"/>
    <w:rsid w:val="00314018"/>
    <w:rsid w:val="00317688"/>
    <w:rsid w:val="00320562"/>
    <w:rsid w:val="00323512"/>
    <w:rsid w:val="003405DE"/>
    <w:rsid w:val="00351D25"/>
    <w:rsid w:val="003609EF"/>
    <w:rsid w:val="00361B62"/>
    <w:rsid w:val="0036231A"/>
    <w:rsid w:val="0036675A"/>
    <w:rsid w:val="00366C59"/>
    <w:rsid w:val="00374DD4"/>
    <w:rsid w:val="003770B3"/>
    <w:rsid w:val="00386438"/>
    <w:rsid w:val="00392ADE"/>
    <w:rsid w:val="00393A0D"/>
    <w:rsid w:val="003A394D"/>
    <w:rsid w:val="003C43AE"/>
    <w:rsid w:val="003C64F2"/>
    <w:rsid w:val="003D5E8E"/>
    <w:rsid w:val="003E1A36"/>
    <w:rsid w:val="003E732E"/>
    <w:rsid w:val="003E75C6"/>
    <w:rsid w:val="00410371"/>
    <w:rsid w:val="00413C5D"/>
    <w:rsid w:val="004144D1"/>
    <w:rsid w:val="004242F1"/>
    <w:rsid w:val="004255F9"/>
    <w:rsid w:val="00431161"/>
    <w:rsid w:val="00440597"/>
    <w:rsid w:val="0045190A"/>
    <w:rsid w:val="004546A9"/>
    <w:rsid w:val="0046103C"/>
    <w:rsid w:val="00466C15"/>
    <w:rsid w:val="00471177"/>
    <w:rsid w:val="00477522"/>
    <w:rsid w:val="00495379"/>
    <w:rsid w:val="00496C44"/>
    <w:rsid w:val="004A097C"/>
    <w:rsid w:val="004A1CBA"/>
    <w:rsid w:val="004A263F"/>
    <w:rsid w:val="004A3C5F"/>
    <w:rsid w:val="004B3861"/>
    <w:rsid w:val="004B75B7"/>
    <w:rsid w:val="004C6AAE"/>
    <w:rsid w:val="004C7494"/>
    <w:rsid w:val="004E28B1"/>
    <w:rsid w:val="004F46F7"/>
    <w:rsid w:val="004F6F36"/>
    <w:rsid w:val="005141D9"/>
    <w:rsid w:val="005148E4"/>
    <w:rsid w:val="0051580D"/>
    <w:rsid w:val="00516FD4"/>
    <w:rsid w:val="005201AE"/>
    <w:rsid w:val="00541422"/>
    <w:rsid w:val="005414D0"/>
    <w:rsid w:val="0054268E"/>
    <w:rsid w:val="005433BA"/>
    <w:rsid w:val="00544D57"/>
    <w:rsid w:val="00547111"/>
    <w:rsid w:val="005516F4"/>
    <w:rsid w:val="00553416"/>
    <w:rsid w:val="0055468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362D6"/>
    <w:rsid w:val="00640CDD"/>
    <w:rsid w:val="00642EA2"/>
    <w:rsid w:val="006479C8"/>
    <w:rsid w:val="00653DE4"/>
    <w:rsid w:val="00665C47"/>
    <w:rsid w:val="00667678"/>
    <w:rsid w:val="00667DD1"/>
    <w:rsid w:val="00677FF0"/>
    <w:rsid w:val="00681F95"/>
    <w:rsid w:val="00683D4C"/>
    <w:rsid w:val="00683FF4"/>
    <w:rsid w:val="00686495"/>
    <w:rsid w:val="00692F32"/>
    <w:rsid w:val="00693662"/>
    <w:rsid w:val="00695808"/>
    <w:rsid w:val="006A08E4"/>
    <w:rsid w:val="006B46FB"/>
    <w:rsid w:val="006C0578"/>
    <w:rsid w:val="006C6CE0"/>
    <w:rsid w:val="006D316E"/>
    <w:rsid w:val="006D452A"/>
    <w:rsid w:val="006D6758"/>
    <w:rsid w:val="006E21FB"/>
    <w:rsid w:val="006E4F31"/>
    <w:rsid w:val="006F2CCF"/>
    <w:rsid w:val="006F3EC2"/>
    <w:rsid w:val="00721C33"/>
    <w:rsid w:val="00727191"/>
    <w:rsid w:val="00736085"/>
    <w:rsid w:val="00744A74"/>
    <w:rsid w:val="00745D56"/>
    <w:rsid w:val="00752C70"/>
    <w:rsid w:val="00767000"/>
    <w:rsid w:val="00772C3D"/>
    <w:rsid w:val="00784B0B"/>
    <w:rsid w:val="00785741"/>
    <w:rsid w:val="00787DD6"/>
    <w:rsid w:val="00790488"/>
    <w:rsid w:val="00792342"/>
    <w:rsid w:val="00795F77"/>
    <w:rsid w:val="007977A8"/>
    <w:rsid w:val="007A0997"/>
    <w:rsid w:val="007B1706"/>
    <w:rsid w:val="007B1A5F"/>
    <w:rsid w:val="007B47A3"/>
    <w:rsid w:val="007B512A"/>
    <w:rsid w:val="007C1560"/>
    <w:rsid w:val="007C2097"/>
    <w:rsid w:val="007C2AFA"/>
    <w:rsid w:val="007C3DDE"/>
    <w:rsid w:val="007C5877"/>
    <w:rsid w:val="007D6A07"/>
    <w:rsid w:val="007E188C"/>
    <w:rsid w:val="007E5E9C"/>
    <w:rsid w:val="007F7259"/>
    <w:rsid w:val="008040A8"/>
    <w:rsid w:val="00814A48"/>
    <w:rsid w:val="008156A5"/>
    <w:rsid w:val="008279FA"/>
    <w:rsid w:val="00840002"/>
    <w:rsid w:val="0085019C"/>
    <w:rsid w:val="008501A9"/>
    <w:rsid w:val="00854806"/>
    <w:rsid w:val="00854EAC"/>
    <w:rsid w:val="008626E7"/>
    <w:rsid w:val="00866C8F"/>
    <w:rsid w:val="00870EE7"/>
    <w:rsid w:val="00872A7F"/>
    <w:rsid w:val="008863B9"/>
    <w:rsid w:val="00891CD5"/>
    <w:rsid w:val="00892861"/>
    <w:rsid w:val="00895D67"/>
    <w:rsid w:val="008A3CAA"/>
    <w:rsid w:val="008A45A6"/>
    <w:rsid w:val="008B7E3D"/>
    <w:rsid w:val="008D3CCC"/>
    <w:rsid w:val="008E30DC"/>
    <w:rsid w:val="008F3789"/>
    <w:rsid w:val="008F42BE"/>
    <w:rsid w:val="008F63A4"/>
    <w:rsid w:val="008F65C8"/>
    <w:rsid w:val="008F686C"/>
    <w:rsid w:val="00911F2F"/>
    <w:rsid w:val="009148DE"/>
    <w:rsid w:val="00915C58"/>
    <w:rsid w:val="00916189"/>
    <w:rsid w:val="00930A2B"/>
    <w:rsid w:val="00931550"/>
    <w:rsid w:val="00933F1D"/>
    <w:rsid w:val="00935C3F"/>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D5F79"/>
    <w:rsid w:val="009E3297"/>
    <w:rsid w:val="009E4E3D"/>
    <w:rsid w:val="009E561F"/>
    <w:rsid w:val="009F178F"/>
    <w:rsid w:val="009F734F"/>
    <w:rsid w:val="00A05286"/>
    <w:rsid w:val="00A226AE"/>
    <w:rsid w:val="00A246B6"/>
    <w:rsid w:val="00A275FE"/>
    <w:rsid w:val="00A42336"/>
    <w:rsid w:val="00A47E70"/>
    <w:rsid w:val="00A50CF0"/>
    <w:rsid w:val="00A51B2E"/>
    <w:rsid w:val="00A57E3F"/>
    <w:rsid w:val="00A6568B"/>
    <w:rsid w:val="00A66369"/>
    <w:rsid w:val="00A74445"/>
    <w:rsid w:val="00A7671C"/>
    <w:rsid w:val="00A848E6"/>
    <w:rsid w:val="00A86D99"/>
    <w:rsid w:val="00AA1309"/>
    <w:rsid w:val="00AA21FC"/>
    <w:rsid w:val="00AA24FB"/>
    <w:rsid w:val="00AA2CBC"/>
    <w:rsid w:val="00AB085D"/>
    <w:rsid w:val="00AB718A"/>
    <w:rsid w:val="00AC5820"/>
    <w:rsid w:val="00AC7E74"/>
    <w:rsid w:val="00AD1CD8"/>
    <w:rsid w:val="00AD7C6E"/>
    <w:rsid w:val="00B10A16"/>
    <w:rsid w:val="00B11693"/>
    <w:rsid w:val="00B245BA"/>
    <w:rsid w:val="00B258BB"/>
    <w:rsid w:val="00B26E84"/>
    <w:rsid w:val="00B33C09"/>
    <w:rsid w:val="00B35612"/>
    <w:rsid w:val="00B36941"/>
    <w:rsid w:val="00B4053A"/>
    <w:rsid w:val="00B44E65"/>
    <w:rsid w:val="00B45324"/>
    <w:rsid w:val="00B45A8C"/>
    <w:rsid w:val="00B575E6"/>
    <w:rsid w:val="00B633B9"/>
    <w:rsid w:val="00B66CCE"/>
    <w:rsid w:val="00B67B97"/>
    <w:rsid w:val="00B8476F"/>
    <w:rsid w:val="00B94FAA"/>
    <w:rsid w:val="00B968C8"/>
    <w:rsid w:val="00BA3EC5"/>
    <w:rsid w:val="00BA51D9"/>
    <w:rsid w:val="00BB5DFC"/>
    <w:rsid w:val="00BC2A71"/>
    <w:rsid w:val="00BC5EAA"/>
    <w:rsid w:val="00BC7FFC"/>
    <w:rsid w:val="00BD279D"/>
    <w:rsid w:val="00BD6BB8"/>
    <w:rsid w:val="00BE2C34"/>
    <w:rsid w:val="00BE4950"/>
    <w:rsid w:val="00BF0C01"/>
    <w:rsid w:val="00C071D8"/>
    <w:rsid w:val="00C16915"/>
    <w:rsid w:val="00C22834"/>
    <w:rsid w:val="00C23449"/>
    <w:rsid w:val="00C50A9A"/>
    <w:rsid w:val="00C51E4A"/>
    <w:rsid w:val="00C523C4"/>
    <w:rsid w:val="00C52912"/>
    <w:rsid w:val="00C66BA2"/>
    <w:rsid w:val="00C71231"/>
    <w:rsid w:val="00C735D2"/>
    <w:rsid w:val="00C827F4"/>
    <w:rsid w:val="00C870F6"/>
    <w:rsid w:val="00C90D67"/>
    <w:rsid w:val="00C90FEF"/>
    <w:rsid w:val="00C91F1B"/>
    <w:rsid w:val="00C92A9E"/>
    <w:rsid w:val="00C95985"/>
    <w:rsid w:val="00C9707C"/>
    <w:rsid w:val="00CB1AD8"/>
    <w:rsid w:val="00CB4D7D"/>
    <w:rsid w:val="00CB5B5A"/>
    <w:rsid w:val="00CC5026"/>
    <w:rsid w:val="00CC52BD"/>
    <w:rsid w:val="00CC68D0"/>
    <w:rsid w:val="00CD6047"/>
    <w:rsid w:val="00CE5280"/>
    <w:rsid w:val="00D03F9A"/>
    <w:rsid w:val="00D052FD"/>
    <w:rsid w:val="00D06D51"/>
    <w:rsid w:val="00D23312"/>
    <w:rsid w:val="00D24991"/>
    <w:rsid w:val="00D3344F"/>
    <w:rsid w:val="00D359AC"/>
    <w:rsid w:val="00D4336B"/>
    <w:rsid w:val="00D44A21"/>
    <w:rsid w:val="00D464E2"/>
    <w:rsid w:val="00D50255"/>
    <w:rsid w:val="00D50C53"/>
    <w:rsid w:val="00D61443"/>
    <w:rsid w:val="00D649A2"/>
    <w:rsid w:val="00D66520"/>
    <w:rsid w:val="00D7166A"/>
    <w:rsid w:val="00D729DE"/>
    <w:rsid w:val="00D757FC"/>
    <w:rsid w:val="00D84AE9"/>
    <w:rsid w:val="00D94B51"/>
    <w:rsid w:val="00D97CB2"/>
    <w:rsid w:val="00DA1EFC"/>
    <w:rsid w:val="00DA26D6"/>
    <w:rsid w:val="00DC411B"/>
    <w:rsid w:val="00DC5128"/>
    <w:rsid w:val="00DE0FF3"/>
    <w:rsid w:val="00DE34CF"/>
    <w:rsid w:val="00DE7F94"/>
    <w:rsid w:val="00DF0CD2"/>
    <w:rsid w:val="00DF1DB7"/>
    <w:rsid w:val="00DF4275"/>
    <w:rsid w:val="00E0079B"/>
    <w:rsid w:val="00E043F9"/>
    <w:rsid w:val="00E108BE"/>
    <w:rsid w:val="00E13F3D"/>
    <w:rsid w:val="00E24231"/>
    <w:rsid w:val="00E33667"/>
    <w:rsid w:val="00E34898"/>
    <w:rsid w:val="00E44CC1"/>
    <w:rsid w:val="00E45C17"/>
    <w:rsid w:val="00E46E13"/>
    <w:rsid w:val="00E51429"/>
    <w:rsid w:val="00E53CE7"/>
    <w:rsid w:val="00E6093A"/>
    <w:rsid w:val="00E66A97"/>
    <w:rsid w:val="00E721F4"/>
    <w:rsid w:val="00E8481C"/>
    <w:rsid w:val="00E94FFD"/>
    <w:rsid w:val="00E9747E"/>
    <w:rsid w:val="00EA6358"/>
    <w:rsid w:val="00EB09B7"/>
    <w:rsid w:val="00EB4B15"/>
    <w:rsid w:val="00EB5E3A"/>
    <w:rsid w:val="00EB78C0"/>
    <w:rsid w:val="00EB7C6D"/>
    <w:rsid w:val="00EC5578"/>
    <w:rsid w:val="00EC69A1"/>
    <w:rsid w:val="00ED25A1"/>
    <w:rsid w:val="00ED6ADF"/>
    <w:rsid w:val="00EE3E9B"/>
    <w:rsid w:val="00EE7D7C"/>
    <w:rsid w:val="00EF6CB0"/>
    <w:rsid w:val="00F01E65"/>
    <w:rsid w:val="00F076E6"/>
    <w:rsid w:val="00F135E0"/>
    <w:rsid w:val="00F14C83"/>
    <w:rsid w:val="00F24464"/>
    <w:rsid w:val="00F25D98"/>
    <w:rsid w:val="00F300FB"/>
    <w:rsid w:val="00F45E68"/>
    <w:rsid w:val="00F526E4"/>
    <w:rsid w:val="00F6497D"/>
    <w:rsid w:val="00F6554B"/>
    <w:rsid w:val="00F67281"/>
    <w:rsid w:val="00F76349"/>
    <w:rsid w:val="00F83729"/>
    <w:rsid w:val="00F859DC"/>
    <w:rsid w:val="00F90026"/>
    <w:rsid w:val="00F90485"/>
    <w:rsid w:val="00FB25BD"/>
    <w:rsid w:val="00FB294A"/>
    <w:rsid w:val="00FB406F"/>
    <w:rsid w:val="00FB6278"/>
    <w:rsid w:val="00FB6386"/>
    <w:rsid w:val="00FC7B7D"/>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 w:type="paragraph" w:customStyle="1" w:styleId="TAJ">
    <w:name w:val="TAJ"/>
    <w:basedOn w:val="TH"/>
    <w:rsid w:val="00814A4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814A48"/>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4A48"/>
    <w:rPr>
      <w:rFonts w:ascii="Tahoma" w:eastAsiaTheme="minorEastAsia" w:hAnsi="Tahoma" w:cs="Tahoma"/>
      <w:sz w:val="16"/>
      <w:szCs w:val="16"/>
      <w:lang w:val="en-GB"/>
    </w:rPr>
  </w:style>
  <w:style w:type="character" w:styleId="UnresolvedMention">
    <w:name w:val="Unresolved Mention"/>
    <w:basedOn w:val="DefaultParagraphFont"/>
    <w:uiPriority w:val="99"/>
    <w:semiHidden/>
    <w:unhideWhenUsed/>
    <w:rsid w:val="00814A48"/>
    <w:rPr>
      <w:color w:val="605E5C"/>
      <w:shd w:val="clear" w:color="auto" w:fill="E1DFDD"/>
    </w:rPr>
  </w:style>
  <w:style w:type="character" w:customStyle="1" w:styleId="EXChar">
    <w:name w:val="EX Char"/>
    <w:link w:val="EX"/>
    <w:locked/>
    <w:rsid w:val="00814A48"/>
    <w:rPr>
      <w:rFonts w:eastAsiaTheme="minorEastAsia"/>
      <w:lang w:val="en-GB"/>
    </w:rPr>
  </w:style>
  <w:style w:type="character" w:customStyle="1" w:styleId="Heading1Char">
    <w:name w:val="Heading 1 Char"/>
    <w:link w:val="Heading1"/>
    <w:rsid w:val="00814A48"/>
    <w:rPr>
      <w:rFonts w:ascii="Arial" w:eastAsiaTheme="minorEastAsia" w:hAnsi="Arial"/>
      <w:sz w:val="36"/>
      <w:lang w:val="en-GB"/>
    </w:rPr>
  </w:style>
  <w:style w:type="character" w:customStyle="1" w:styleId="Heading2Char">
    <w:name w:val="Heading 2 Char"/>
    <w:link w:val="Heading2"/>
    <w:rsid w:val="00814A48"/>
    <w:rPr>
      <w:rFonts w:ascii="Arial" w:eastAsiaTheme="minorEastAsia" w:hAnsi="Arial"/>
      <w:sz w:val="32"/>
      <w:lang w:val="en-GB"/>
    </w:rPr>
  </w:style>
  <w:style w:type="character" w:customStyle="1" w:styleId="Heading3Char">
    <w:name w:val="Heading 3 Char"/>
    <w:link w:val="Heading3"/>
    <w:rsid w:val="00814A48"/>
    <w:rPr>
      <w:rFonts w:ascii="Arial" w:eastAsiaTheme="minorEastAsia" w:hAnsi="Arial"/>
      <w:sz w:val="28"/>
      <w:lang w:val="en-GB"/>
    </w:rPr>
  </w:style>
  <w:style w:type="character" w:customStyle="1" w:styleId="Heading4Char">
    <w:name w:val="Heading 4 Char"/>
    <w:link w:val="Heading4"/>
    <w:rsid w:val="00814A48"/>
    <w:rPr>
      <w:rFonts w:ascii="Arial" w:eastAsiaTheme="minorEastAsia" w:hAnsi="Arial"/>
      <w:sz w:val="24"/>
      <w:lang w:val="en-GB"/>
    </w:rPr>
  </w:style>
  <w:style w:type="character" w:customStyle="1" w:styleId="Heading5Char">
    <w:name w:val="Heading 5 Char"/>
    <w:link w:val="Heading5"/>
    <w:rsid w:val="00814A48"/>
    <w:rPr>
      <w:rFonts w:ascii="Arial" w:eastAsiaTheme="minorEastAsia" w:hAnsi="Arial"/>
      <w:sz w:val="22"/>
      <w:lang w:val="en-GB"/>
    </w:rPr>
  </w:style>
  <w:style w:type="character" w:customStyle="1" w:styleId="Heading9Char">
    <w:name w:val="Heading 9 Char"/>
    <w:link w:val="Heading9"/>
    <w:rsid w:val="00814A48"/>
    <w:rPr>
      <w:rFonts w:ascii="Arial" w:eastAsiaTheme="minorEastAsia" w:hAnsi="Arial"/>
      <w:sz w:val="36"/>
      <w:lang w:val="en-GB"/>
    </w:rPr>
  </w:style>
  <w:style w:type="character" w:customStyle="1" w:styleId="HeaderChar">
    <w:name w:val="Header Char"/>
    <w:link w:val="Header"/>
    <w:rsid w:val="00814A48"/>
    <w:rPr>
      <w:rFonts w:ascii="Arial" w:eastAsiaTheme="minorEastAsia" w:hAnsi="Arial"/>
      <w:b/>
      <w:sz w:val="18"/>
      <w:lang w:val="en-GB"/>
    </w:rPr>
  </w:style>
  <w:style w:type="character" w:customStyle="1" w:styleId="NOChar">
    <w:name w:val="NO Char"/>
    <w:qFormat/>
    <w:rsid w:val="00814A48"/>
  </w:style>
  <w:style w:type="character" w:customStyle="1" w:styleId="TALChar">
    <w:name w:val="TAL Char"/>
    <w:link w:val="TAL"/>
    <w:rsid w:val="00814A48"/>
    <w:rPr>
      <w:rFonts w:ascii="Arial" w:eastAsiaTheme="minorEastAsia" w:hAnsi="Arial"/>
      <w:sz w:val="18"/>
      <w:lang w:val="en-GB"/>
    </w:rPr>
  </w:style>
  <w:style w:type="character" w:customStyle="1" w:styleId="TAHCar">
    <w:name w:val="TAH Car"/>
    <w:link w:val="TAH"/>
    <w:rsid w:val="00814A48"/>
    <w:rPr>
      <w:rFonts w:ascii="Arial" w:eastAsiaTheme="minorEastAsia" w:hAnsi="Arial"/>
      <w:b/>
      <w:sz w:val="18"/>
      <w:lang w:val="en-GB"/>
    </w:rPr>
  </w:style>
  <w:style w:type="paragraph" w:customStyle="1" w:styleId="HO">
    <w:name w:val="HO"/>
    <w:basedOn w:val="Normal"/>
    <w:rsid w:val="00814A48"/>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814A48"/>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814A4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14A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814A48"/>
    <w:rPr>
      <w:color w:val="2B579A"/>
      <w:shd w:val="clear" w:color="auto" w:fill="E6E6E6"/>
    </w:rPr>
  </w:style>
  <w:style w:type="paragraph" w:customStyle="1" w:styleId="ZC">
    <w:name w:val="ZC"/>
    <w:rsid w:val="00814A48"/>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14A4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14A48"/>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814A48"/>
    <w:rPr>
      <w:rFonts w:ascii="Arial" w:eastAsiaTheme="minorEastAsia" w:hAnsi="Arial"/>
      <w:sz w:val="18"/>
      <w:lang w:val="en-GB"/>
    </w:rPr>
  </w:style>
  <w:style w:type="paragraph" w:styleId="Bibliography">
    <w:name w:val="Bibliography"/>
    <w:basedOn w:val="Normal"/>
    <w:next w:val="Normal"/>
    <w:uiPriority w:val="37"/>
    <w:semiHidden/>
    <w:unhideWhenUsed/>
    <w:rsid w:val="00814A4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14A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814A4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14A48"/>
    <w:rPr>
      <w:rFonts w:eastAsia="Times New Roman"/>
      <w:lang w:val="en-GB" w:eastAsia="en-GB"/>
    </w:rPr>
  </w:style>
  <w:style w:type="paragraph" w:styleId="BodyText2">
    <w:name w:val="Body Text 2"/>
    <w:basedOn w:val="Normal"/>
    <w:link w:val="BodyText2Char"/>
    <w:rsid w:val="00814A4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14A48"/>
    <w:rPr>
      <w:rFonts w:eastAsia="Times New Roman"/>
      <w:lang w:val="en-GB" w:eastAsia="en-GB"/>
    </w:rPr>
  </w:style>
  <w:style w:type="paragraph" w:styleId="BodyText3">
    <w:name w:val="Body Text 3"/>
    <w:basedOn w:val="Normal"/>
    <w:link w:val="BodyText3Char"/>
    <w:rsid w:val="00814A4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14A48"/>
    <w:rPr>
      <w:rFonts w:eastAsia="Times New Roman"/>
      <w:sz w:val="16"/>
      <w:szCs w:val="16"/>
      <w:lang w:val="en-GB" w:eastAsia="en-GB"/>
    </w:rPr>
  </w:style>
  <w:style w:type="paragraph" w:styleId="BodyTextFirstIndent">
    <w:name w:val="Body Text First Indent"/>
    <w:basedOn w:val="BodyText"/>
    <w:link w:val="BodyTextFirstIndentChar"/>
    <w:rsid w:val="00814A48"/>
    <w:pPr>
      <w:spacing w:after="180"/>
      <w:ind w:firstLine="360"/>
    </w:pPr>
  </w:style>
  <w:style w:type="character" w:customStyle="1" w:styleId="BodyTextFirstIndentChar">
    <w:name w:val="Body Text First Indent Char"/>
    <w:basedOn w:val="BodyTextChar"/>
    <w:link w:val="BodyTextFirstIndent"/>
    <w:rsid w:val="00814A48"/>
    <w:rPr>
      <w:rFonts w:eastAsia="Times New Roman"/>
      <w:lang w:val="en-GB" w:eastAsia="en-GB"/>
    </w:rPr>
  </w:style>
  <w:style w:type="paragraph" w:styleId="BodyTextIndent">
    <w:name w:val="Body Text Indent"/>
    <w:basedOn w:val="Normal"/>
    <w:link w:val="BodyTextIndentChar"/>
    <w:rsid w:val="00814A4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14A48"/>
    <w:rPr>
      <w:rFonts w:eastAsia="Times New Roman"/>
      <w:lang w:val="en-GB" w:eastAsia="en-GB"/>
    </w:rPr>
  </w:style>
  <w:style w:type="paragraph" w:styleId="BodyTextFirstIndent2">
    <w:name w:val="Body Text First Indent 2"/>
    <w:basedOn w:val="BodyTextIndent"/>
    <w:link w:val="BodyTextFirstIndent2Char"/>
    <w:rsid w:val="00814A48"/>
    <w:pPr>
      <w:spacing w:after="180"/>
      <w:ind w:left="360" w:firstLine="360"/>
    </w:pPr>
  </w:style>
  <w:style w:type="character" w:customStyle="1" w:styleId="BodyTextFirstIndent2Char">
    <w:name w:val="Body Text First Indent 2 Char"/>
    <w:basedOn w:val="BodyTextIndentChar"/>
    <w:link w:val="BodyTextFirstIndent2"/>
    <w:rsid w:val="00814A48"/>
    <w:rPr>
      <w:rFonts w:eastAsia="Times New Roman"/>
      <w:lang w:val="en-GB" w:eastAsia="en-GB"/>
    </w:rPr>
  </w:style>
  <w:style w:type="paragraph" w:styleId="BodyTextIndent2">
    <w:name w:val="Body Text Indent 2"/>
    <w:basedOn w:val="Normal"/>
    <w:link w:val="BodyTextIndent2Char"/>
    <w:rsid w:val="00814A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14A48"/>
    <w:rPr>
      <w:rFonts w:eastAsia="Times New Roman"/>
      <w:lang w:val="en-GB" w:eastAsia="en-GB"/>
    </w:rPr>
  </w:style>
  <w:style w:type="paragraph" w:styleId="BodyTextIndent3">
    <w:name w:val="Body Text Indent 3"/>
    <w:basedOn w:val="Normal"/>
    <w:link w:val="BodyTextIndent3Char"/>
    <w:rsid w:val="00814A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14A48"/>
    <w:rPr>
      <w:rFonts w:eastAsia="Times New Roman"/>
      <w:sz w:val="16"/>
      <w:szCs w:val="16"/>
      <w:lang w:val="en-GB" w:eastAsia="en-GB"/>
    </w:rPr>
  </w:style>
  <w:style w:type="paragraph" w:styleId="Caption">
    <w:name w:val="caption"/>
    <w:basedOn w:val="Normal"/>
    <w:next w:val="Normal"/>
    <w:semiHidden/>
    <w:unhideWhenUsed/>
    <w:qFormat/>
    <w:rsid w:val="00814A48"/>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814A48"/>
    <w:rPr>
      <w:rFonts w:eastAsia="Times New Roman"/>
      <w:lang w:val="en-GB" w:eastAsia="en-GB"/>
    </w:rPr>
  </w:style>
  <w:style w:type="character" w:customStyle="1" w:styleId="CommentTextChar">
    <w:name w:val="Comment Text Char"/>
    <w:basedOn w:val="DefaultParagraphFont"/>
    <w:link w:val="CommentText"/>
    <w:rsid w:val="00814A48"/>
    <w:rPr>
      <w:rFonts w:eastAsiaTheme="minorEastAsia"/>
      <w:lang w:val="en-GB"/>
    </w:rPr>
  </w:style>
  <w:style w:type="character" w:customStyle="1" w:styleId="CommentSubjectChar">
    <w:name w:val="Comment Subject Char"/>
    <w:basedOn w:val="CommentTextChar"/>
    <w:link w:val="CommentSubject"/>
    <w:rsid w:val="00814A48"/>
    <w:rPr>
      <w:rFonts w:eastAsiaTheme="minorEastAsia"/>
      <w:b/>
      <w:bCs/>
      <w:lang w:val="en-GB"/>
    </w:rPr>
  </w:style>
  <w:style w:type="paragraph" w:styleId="Date">
    <w:name w:val="Date"/>
    <w:basedOn w:val="Normal"/>
    <w:next w:val="Normal"/>
    <w:link w:val="DateChar"/>
    <w:rsid w:val="00814A4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14A48"/>
    <w:rPr>
      <w:rFonts w:eastAsia="Times New Roman"/>
      <w:lang w:val="en-GB" w:eastAsia="en-GB"/>
    </w:rPr>
  </w:style>
  <w:style w:type="character" w:customStyle="1" w:styleId="DocumentMapChar">
    <w:name w:val="Document Map Char"/>
    <w:basedOn w:val="DefaultParagraphFont"/>
    <w:link w:val="DocumentMap"/>
    <w:rsid w:val="00814A48"/>
    <w:rPr>
      <w:rFonts w:ascii="Tahoma" w:eastAsiaTheme="minorEastAsia" w:hAnsi="Tahoma" w:cs="Tahoma"/>
      <w:shd w:val="clear" w:color="auto" w:fill="000080"/>
      <w:lang w:val="en-GB"/>
    </w:rPr>
  </w:style>
  <w:style w:type="paragraph" w:styleId="E-mailSignature">
    <w:name w:val="E-mail Signature"/>
    <w:basedOn w:val="Normal"/>
    <w:link w:val="E-mailSignatureChar"/>
    <w:rsid w:val="00814A4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814A48"/>
    <w:rPr>
      <w:rFonts w:eastAsia="Times New Roman"/>
      <w:lang w:val="en-GB" w:eastAsia="en-GB"/>
    </w:rPr>
  </w:style>
  <w:style w:type="paragraph" w:styleId="EndnoteText">
    <w:name w:val="endnote text"/>
    <w:basedOn w:val="Normal"/>
    <w:link w:val="EndnoteTextChar"/>
    <w:rsid w:val="00814A4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814A48"/>
    <w:rPr>
      <w:rFonts w:eastAsia="Times New Roman"/>
      <w:lang w:val="en-GB" w:eastAsia="en-GB"/>
    </w:rPr>
  </w:style>
  <w:style w:type="paragraph" w:styleId="EnvelopeAddress">
    <w:name w:val="envelope address"/>
    <w:basedOn w:val="Normal"/>
    <w:rsid w:val="00814A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14A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814A48"/>
    <w:rPr>
      <w:rFonts w:eastAsiaTheme="minorEastAsia"/>
      <w:sz w:val="16"/>
      <w:lang w:val="en-GB"/>
    </w:rPr>
  </w:style>
  <w:style w:type="paragraph" w:styleId="HTMLAddress">
    <w:name w:val="HTML Address"/>
    <w:basedOn w:val="Normal"/>
    <w:link w:val="HTMLAddressChar"/>
    <w:rsid w:val="00814A4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814A48"/>
    <w:rPr>
      <w:rFonts w:eastAsia="Times New Roman"/>
      <w:i/>
      <w:iCs/>
      <w:lang w:val="en-GB" w:eastAsia="en-GB"/>
    </w:rPr>
  </w:style>
  <w:style w:type="paragraph" w:styleId="HTMLPreformatted">
    <w:name w:val="HTML Preformatted"/>
    <w:basedOn w:val="Normal"/>
    <w:link w:val="HTMLPreformattedChar"/>
    <w:rsid w:val="00814A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814A48"/>
    <w:rPr>
      <w:rFonts w:ascii="Consolas" w:eastAsia="Times New Roman" w:hAnsi="Consolas"/>
      <w:lang w:val="en-GB" w:eastAsia="en-GB"/>
    </w:rPr>
  </w:style>
  <w:style w:type="paragraph" w:styleId="Index3">
    <w:name w:val="index 3"/>
    <w:basedOn w:val="Normal"/>
    <w:next w:val="Normal"/>
    <w:rsid w:val="00814A4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814A4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814A4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814A4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814A4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814A4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814A48"/>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814A4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14A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814A48"/>
    <w:rPr>
      <w:rFonts w:eastAsia="Times New Roman"/>
      <w:i/>
      <w:iCs/>
      <w:color w:val="4F81BD" w:themeColor="accent1"/>
      <w:lang w:val="en-GB" w:eastAsia="en-GB"/>
    </w:rPr>
  </w:style>
  <w:style w:type="paragraph" w:styleId="ListContinue">
    <w:name w:val="List Continue"/>
    <w:basedOn w:val="Normal"/>
    <w:rsid w:val="00814A4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14A4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14A4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14A4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14A4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14A48"/>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14A48"/>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14A48"/>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14A4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814A48"/>
    <w:rPr>
      <w:rFonts w:ascii="Consolas" w:eastAsia="Times New Roman" w:hAnsi="Consolas"/>
      <w:lang w:val="en-GB"/>
    </w:rPr>
  </w:style>
  <w:style w:type="paragraph" w:styleId="MessageHeader">
    <w:name w:val="Message Header"/>
    <w:basedOn w:val="Normal"/>
    <w:link w:val="MessageHeaderChar"/>
    <w:rsid w:val="00814A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14A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14A48"/>
    <w:rPr>
      <w:rFonts w:eastAsia="Times New Roman"/>
      <w:lang w:val="en-GB"/>
    </w:rPr>
  </w:style>
  <w:style w:type="paragraph" w:styleId="NormalIndent">
    <w:name w:val="Normal Indent"/>
    <w:basedOn w:val="Normal"/>
    <w:rsid w:val="00814A4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4A4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814A48"/>
    <w:rPr>
      <w:rFonts w:eastAsia="Times New Roman"/>
      <w:lang w:val="en-GB" w:eastAsia="en-GB"/>
    </w:rPr>
  </w:style>
  <w:style w:type="paragraph" w:styleId="PlainText">
    <w:name w:val="Plain Text"/>
    <w:basedOn w:val="Normal"/>
    <w:link w:val="PlainTextChar"/>
    <w:rsid w:val="00814A48"/>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814A4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814A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814A48"/>
    <w:rPr>
      <w:rFonts w:eastAsia="Times New Roman"/>
      <w:i/>
      <w:iCs/>
      <w:color w:val="404040" w:themeColor="text1" w:themeTint="BF"/>
      <w:lang w:val="en-GB" w:eastAsia="en-GB"/>
    </w:rPr>
  </w:style>
  <w:style w:type="paragraph" w:styleId="Salutation">
    <w:name w:val="Salutation"/>
    <w:basedOn w:val="Normal"/>
    <w:next w:val="Normal"/>
    <w:link w:val="SalutationChar"/>
    <w:rsid w:val="00814A4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14A48"/>
    <w:rPr>
      <w:rFonts w:eastAsia="Times New Roman"/>
      <w:lang w:val="en-GB" w:eastAsia="en-GB"/>
    </w:rPr>
  </w:style>
  <w:style w:type="paragraph" w:styleId="Signature">
    <w:name w:val="Signature"/>
    <w:basedOn w:val="Normal"/>
    <w:link w:val="SignatureChar"/>
    <w:rsid w:val="00814A4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814A48"/>
    <w:rPr>
      <w:rFonts w:eastAsia="Times New Roman"/>
      <w:lang w:val="en-GB" w:eastAsia="en-GB"/>
    </w:rPr>
  </w:style>
  <w:style w:type="paragraph" w:styleId="Subtitle">
    <w:name w:val="Subtitle"/>
    <w:basedOn w:val="Normal"/>
    <w:next w:val="Normal"/>
    <w:link w:val="SubtitleChar"/>
    <w:qFormat/>
    <w:rsid w:val="00814A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14A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14A4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814A4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814A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14A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14A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814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~WRL2901.tmp</Template>
  <TotalTime>17</TotalTime>
  <Pages>17</Pages>
  <Words>5942</Words>
  <Characters>33874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25</cp:revision>
  <cp:lastPrinted>2411-12-31T22:59:00Z</cp:lastPrinted>
  <dcterms:created xsi:type="dcterms:W3CDTF">2025-02-04T14:49:00Z</dcterms:created>
  <dcterms:modified xsi:type="dcterms:W3CDTF">2025-02-24T16:03:00Z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